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D5D27" w14:textId="36AB11A4" w:rsidR="00135824" w:rsidRPr="00135824" w:rsidRDefault="00997F14" w:rsidP="00135824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135824" w:rsidRPr="00135824">
        <w:rPr>
          <w:rFonts w:ascii="Corbel" w:hAnsi="Corbel"/>
          <w:bCs/>
          <w:i/>
          <w:lang w:eastAsia="ar-SA"/>
        </w:rPr>
        <w:t>Załącznik nr 1.5 do Zarządzenia Rektora UR nr</w:t>
      </w:r>
      <w:r w:rsidR="00A04C9A">
        <w:rPr>
          <w:rFonts w:ascii="Corbel" w:hAnsi="Corbel"/>
          <w:bCs/>
          <w:i/>
          <w:lang w:eastAsia="ar-SA"/>
        </w:rPr>
        <w:t xml:space="preserve"> 61</w:t>
      </w:r>
      <w:r w:rsidR="00135824" w:rsidRPr="00135824">
        <w:rPr>
          <w:rFonts w:ascii="Corbel" w:hAnsi="Corbel"/>
          <w:bCs/>
          <w:i/>
          <w:lang w:eastAsia="ar-SA"/>
        </w:rPr>
        <w:t>/202</w:t>
      </w:r>
      <w:r w:rsidR="00A04C9A">
        <w:rPr>
          <w:rFonts w:ascii="Corbel" w:hAnsi="Corbel"/>
          <w:bCs/>
          <w:i/>
          <w:lang w:eastAsia="ar-SA"/>
        </w:rPr>
        <w:t>5</w:t>
      </w:r>
    </w:p>
    <w:p w14:paraId="21BB6953" w14:textId="77777777" w:rsidR="00135824" w:rsidRPr="00135824" w:rsidRDefault="00135824" w:rsidP="00135824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135824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2DC46BEC" w14:textId="679C02A0" w:rsidR="00135824" w:rsidRPr="00135824" w:rsidRDefault="00135824" w:rsidP="00135824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135824">
        <w:rPr>
          <w:rFonts w:ascii="Corbel" w:hAnsi="Corbel"/>
          <w:b/>
          <w:smallCaps/>
          <w:sz w:val="24"/>
          <w:szCs w:val="24"/>
          <w:lang w:eastAsia="ar-SA"/>
        </w:rPr>
        <w:t>dotyczy cyklu kształcenia 202</w:t>
      </w:r>
      <w:r w:rsidR="00A04C9A">
        <w:rPr>
          <w:rFonts w:ascii="Corbel" w:hAnsi="Corbel"/>
          <w:b/>
          <w:smallCaps/>
          <w:sz w:val="24"/>
          <w:szCs w:val="24"/>
          <w:lang w:eastAsia="ar-SA"/>
        </w:rPr>
        <w:t>5</w:t>
      </w:r>
      <w:r w:rsidRPr="00135824">
        <w:rPr>
          <w:rFonts w:ascii="Corbel" w:hAnsi="Corbel"/>
          <w:b/>
          <w:smallCaps/>
          <w:sz w:val="24"/>
          <w:szCs w:val="24"/>
          <w:lang w:eastAsia="ar-SA"/>
        </w:rPr>
        <w:t>-20</w:t>
      </w:r>
      <w:r w:rsidR="00A04C9A">
        <w:rPr>
          <w:rFonts w:ascii="Corbel" w:hAnsi="Corbel"/>
          <w:b/>
          <w:smallCaps/>
          <w:sz w:val="24"/>
          <w:szCs w:val="24"/>
          <w:lang w:eastAsia="ar-SA"/>
        </w:rPr>
        <w:t>30</w:t>
      </w:r>
    </w:p>
    <w:p w14:paraId="636CFD3F" w14:textId="77777777" w:rsidR="00135824" w:rsidRPr="00135824" w:rsidRDefault="00135824" w:rsidP="00135824">
      <w:pPr>
        <w:suppressAutoHyphens/>
        <w:spacing w:after="0" w:line="240" w:lineRule="exact"/>
        <w:ind w:left="2124" w:firstLine="708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135824">
        <w:rPr>
          <w:rFonts w:ascii="Corbel" w:hAnsi="Corbel"/>
          <w:i/>
          <w:sz w:val="20"/>
          <w:szCs w:val="20"/>
          <w:lang w:eastAsia="ar-SA"/>
        </w:rPr>
        <w:t>(skrajne daty</w:t>
      </w:r>
      <w:r w:rsidRPr="00135824">
        <w:rPr>
          <w:rFonts w:ascii="Corbel" w:hAnsi="Corbel"/>
          <w:sz w:val="20"/>
          <w:szCs w:val="20"/>
          <w:lang w:eastAsia="ar-SA"/>
        </w:rPr>
        <w:t>)</w:t>
      </w:r>
    </w:p>
    <w:p w14:paraId="53FC86FD" w14:textId="5706B633" w:rsidR="00135824" w:rsidRPr="00135824" w:rsidRDefault="00135824" w:rsidP="00135824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  <w:r w:rsidRPr="00135824">
        <w:rPr>
          <w:rFonts w:ascii="Corbel" w:hAnsi="Corbel"/>
          <w:sz w:val="20"/>
          <w:szCs w:val="20"/>
          <w:lang w:eastAsia="ar-SA"/>
        </w:rPr>
        <w:t>Rok akademicki 202</w:t>
      </w:r>
      <w:r w:rsidR="00A04C9A">
        <w:rPr>
          <w:rFonts w:ascii="Corbel" w:hAnsi="Corbel"/>
          <w:sz w:val="20"/>
          <w:szCs w:val="20"/>
          <w:lang w:eastAsia="ar-SA"/>
        </w:rPr>
        <w:t>8</w:t>
      </w:r>
      <w:r w:rsidRPr="00135824">
        <w:rPr>
          <w:rFonts w:ascii="Corbel" w:hAnsi="Corbel"/>
          <w:sz w:val="20"/>
          <w:szCs w:val="20"/>
          <w:lang w:eastAsia="ar-SA"/>
        </w:rPr>
        <w:t>/202</w:t>
      </w:r>
      <w:r w:rsidR="00A04C9A">
        <w:rPr>
          <w:rFonts w:ascii="Corbel" w:hAnsi="Corbel"/>
          <w:sz w:val="20"/>
          <w:szCs w:val="20"/>
          <w:lang w:eastAsia="ar-SA"/>
        </w:rPr>
        <w:t>9</w:t>
      </w:r>
    </w:p>
    <w:p w14:paraId="6792D4F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B6B3F27" w14:textId="77777777" w:rsidTr="00B819C8">
        <w:tc>
          <w:tcPr>
            <w:tcW w:w="2694" w:type="dxa"/>
            <w:vAlign w:val="center"/>
          </w:tcPr>
          <w:p w14:paraId="07010F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434B065F" w:rsidR="0085747A" w:rsidRPr="00A04C9A" w:rsidRDefault="00144C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A04C9A">
              <w:rPr>
                <w:rFonts w:ascii="Corbel" w:hAnsi="Corbel"/>
                <w:bCs/>
                <w:sz w:val="24"/>
                <w:szCs w:val="24"/>
              </w:rPr>
              <w:t>Prawo handlowe</w:t>
            </w:r>
          </w:p>
        </w:tc>
      </w:tr>
      <w:tr w:rsidR="0085747A" w:rsidRPr="00B169DF" w14:paraId="1820FF8A" w14:textId="77777777" w:rsidTr="00B819C8">
        <w:tc>
          <w:tcPr>
            <w:tcW w:w="2694" w:type="dxa"/>
            <w:vAlign w:val="center"/>
          </w:tcPr>
          <w:p w14:paraId="5C62B05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4D36C4B5" w14:textId="77777777" w:rsidTr="00B819C8">
        <w:tc>
          <w:tcPr>
            <w:tcW w:w="2694" w:type="dxa"/>
            <w:vAlign w:val="center"/>
          </w:tcPr>
          <w:p w14:paraId="44F80EA6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6CF93840" w:rsidR="0085747A" w:rsidRPr="00A04C9A" w:rsidRDefault="00A04C9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Prawa i Administracji</w:t>
            </w:r>
          </w:p>
        </w:tc>
      </w:tr>
      <w:tr w:rsidR="0085747A" w:rsidRPr="00B169DF" w14:paraId="6C3038C7" w14:textId="77777777" w:rsidTr="00B819C8">
        <w:tc>
          <w:tcPr>
            <w:tcW w:w="2694" w:type="dxa"/>
            <w:vAlign w:val="center"/>
          </w:tcPr>
          <w:p w14:paraId="49252D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09C298A0" w:rsidR="0085747A" w:rsidRPr="00B169DF" w:rsidRDefault="00A04C9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</w:t>
            </w:r>
            <w:r w:rsidR="00144CF0">
              <w:rPr>
                <w:rFonts w:ascii="Corbel" w:hAnsi="Corbel"/>
                <w:b w:val="0"/>
                <w:sz w:val="24"/>
                <w:szCs w:val="24"/>
              </w:rPr>
              <w:t xml:space="preserve"> Prawa Cywilnego i Handlowego</w:t>
            </w:r>
          </w:p>
        </w:tc>
      </w:tr>
      <w:tr w:rsidR="0085747A" w:rsidRPr="00B169DF" w14:paraId="192BD65A" w14:textId="77777777" w:rsidTr="00B819C8">
        <w:tc>
          <w:tcPr>
            <w:tcW w:w="2694" w:type="dxa"/>
            <w:vAlign w:val="center"/>
          </w:tcPr>
          <w:p w14:paraId="10FF206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3DE8E508" w:rsidR="0085747A" w:rsidRPr="00B169DF" w:rsidRDefault="00144C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A04C9A">
              <w:rPr>
                <w:rFonts w:ascii="Corbel" w:hAnsi="Corbel"/>
                <w:b w:val="0"/>
                <w:sz w:val="24"/>
                <w:szCs w:val="24"/>
              </w:rPr>
              <w:t>rawo</w:t>
            </w:r>
          </w:p>
        </w:tc>
      </w:tr>
      <w:tr w:rsidR="0085747A" w:rsidRPr="00B169DF" w14:paraId="70304835" w14:textId="77777777" w:rsidTr="00B819C8">
        <w:tc>
          <w:tcPr>
            <w:tcW w:w="2694" w:type="dxa"/>
            <w:vAlign w:val="center"/>
          </w:tcPr>
          <w:p w14:paraId="41CAFCB5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60DCB08F" w:rsidR="0085747A" w:rsidRPr="00B169DF" w:rsidRDefault="00144C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C45DA"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85747A" w:rsidRPr="00B169DF" w14:paraId="388F3755" w14:textId="77777777" w:rsidTr="00B819C8">
        <w:tc>
          <w:tcPr>
            <w:tcW w:w="2694" w:type="dxa"/>
            <w:vAlign w:val="center"/>
          </w:tcPr>
          <w:p w14:paraId="074F09C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69F29830" w:rsidR="0085747A" w:rsidRPr="00B169DF" w:rsidRDefault="00144C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09205566" w14:textId="77777777" w:rsidTr="00B819C8">
        <w:tc>
          <w:tcPr>
            <w:tcW w:w="2694" w:type="dxa"/>
            <w:vAlign w:val="center"/>
          </w:tcPr>
          <w:p w14:paraId="694A7C7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2D96D50D" w:rsidR="0085747A" w:rsidRPr="00B169DF" w:rsidRDefault="00144C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C45DA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0C05C2EC" w14:textId="77777777" w:rsidTr="00B819C8">
        <w:tc>
          <w:tcPr>
            <w:tcW w:w="2694" w:type="dxa"/>
            <w:vAlign w:val="center"/>
          </w:tcPr>
          <w:p w14:paraId="3878DA9C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676120" w14:textId="74225868" w:rsidR="0085747A" w:rsidRPr="00B169DF" w:rsidRDefault="00144C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IV, semestr 7 i 8</w:t>
            </w:r>
          </w:p>
        </w:tc>
      </w:tr>
      <w:tr w:rsidR="0085747A" w:rsidRPr="00B169DF" w14:paraId="7ACCBA8E" w14:textId="77777777" w:rsidTr="00B819C8">
        <w:tc>
          <w:tcPr>
            <w:tcW w:w="2694" w:type="dxa"/>
            <w:vAlign w:val="center"/>
          </w:tcPr>
          <w:p w14:paraId="5413975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3F809763" w:rsidR="0085747A" w:rsidRPr="00B169DF" w:rsidRDefault="00144C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923D7D" w:rsidRPr="00B169DF" w14:paraId="331F9495" w14:textId="77777777" w:rsidTr="00B819C8">
        <w:tc>
          <w:tcPr>
            <w:tcW w:w="2694" w:type="dxa"/>
            <w:vAlign w:val="center"/>
          </w:tcPr>
          <w:p w14:paraId="1B1DE481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4C442BCF" w:rsidR="00923D7D" w:rsidRPr="00B169DF" w:rsidRDefault="00144C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135824" w14:paraId="339BFB5F" w14:textId="77777777" w:rsidTr="00B819C8">
        <w:tc>
          <w:tcPr>
            <w:tcW w:w="2694" w:type="dxa"/>
            <w:vAlign w:val="center"/>
          </w:tcPr>
          <w:p w14:paraId="5D93ED5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6D23B81E" w:rsidR="0085747A" w:rsidRPr="00135824" w:rsidRDefault="00144C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 w:rsidRPr="00135824"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dr hab. Roman Uliasz, </w:t>
            </w:r>
            <w:r w:rsidR="00A04C9A">
              <w:rPr>
                <w:rFonts w:ascii="Corbel" w:hAnsi="Corbel"/>
                <w:b w:val="0"/>
                <w:sz w:val="24"/>
                <w:szCs w:val="24"/>
                <w:lang w:val="en-GB"/>
              </w:rPr>
              <w:t>p</w:t>
            </w:r>
            <w:r w:rsidRPr="00135824">
              <w:rPr>
                <w:rFonts w:ascii="Corbel" w:hAnsi="Corbel"/>
                <w:b w:val="0"/>
                <w:sz w:val="24"/>
                <w:szCs w:val="24"/>
                <w:lang w:val="en-GB"/>
              </w:rPr>
              <w:t>rof. UR</w:t>
            </w:r>
          </w:p>
        </w:tc>
      </w:tr>
      <w:tr w:rsidR="0085747A" w:rsidRPr="00B169DF" w14:paraId="0AD0E368" w14:textId="77777777" w:rsidTr="00B819C8">
        <w:tc>
          <w:tcPr>
            <w:tcW w:w="2694" w:type="dxa"/>
            <w:vAlign w:val="center"/>
          </w:tcPr>
          <w:p w14:paraId="020748E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1F822F2B" w:rsidR="0085747A" w:rsidRPr="00B169DF" w:rsidRDefault="00144C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Roman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Uliasz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A04C9A">
              <w:rPr>
                <w:rFonts w:ascii="Corbel" w:hAnsi="Corbel"/>
                <w:b w:val="0"/>
                <w:sz w:val="24"/>
                <w:szCs w:val="24"/>
              </w:rPr>
              <w:t>p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rof. UR, dr Michał Chajda, </w:t>
            </w:r>
            <w:r w:rsidR="00A04C9A">
              <w:rPr>
                <w:rFonts w:ascii="Corbel" w:hAnsi="Corbel"/>
                <w:b w:val="0"/>
                <w:sz w:val="24"/>
                <w:szCs w:val="24"/>
              </w:rPr>
              <w:br/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mgr Katarzyna Czop, mgr Łukasz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Mroczyński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Szmaj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</w:tbl>
    <w:p w14:paraId="0AB0B6F8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0AA7A12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306D567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D624" w14:textId="7ACC7999" w:rsidR="00015B8F" w:rsidRPr="00B169DF" w:rsidRDefault="00144CF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6CFDAE5F" w:rsidR="00015B8F" w:rsidRPr="00B169DF" w:rsidRDefault="00144CF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555D67C8" w:rsidR="00015B8F" w:rsidRPr="00B169DF" w:rsidRDefault="00144CF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192A3283" w:rsidR="00015B8F" w:rsidRPr="00B169DF" w:rsidRDefault="003C6C4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30395F" w:rsidRPr="00B169DF" w14:paraId="40A377C2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C310" w14:textId="7AC6C447" w:rsidR="0030395F" w:rsidRPr="00B169DF" w:rsidRDefault="00144CF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8ECD7" w14:textId="28CA5F95" w:rsidR="0030395F" w:rsidRPr="00B169DF" w:rsidRDefault="00144CF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2DE81" w14:textId="28356E94" w:rsidR="0030395F" w:rsidRPr="00B169DF" w:rsidRDefault="00144CF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ED201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B53B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78E4A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A7B8F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2EC2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A476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B700" w14:textId="02E08D28" w:rsidR="0030395F" w:rsidRPr="00B169DF" w:rsidRDefault="003C6C4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A36119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74D859A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5F436D61" w14:textId="3AE2FC0E" w:rsidR="0085747A" w:rsidRPr="00B169DF" w:rsidRDefault="003C6C40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 xml:space="preserve">X 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38C805D2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C940C1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A2025E" w14:textId="77777777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DF6A98C" w14:textId="77777777" w:rsidR="00964000" w:rsidRPr="00B169DF" w:rsidRDefault="00964000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1041826E" w14:textId="283EA292" w:rsidR="009C54AE" w:rsidRPr="003C6C40" w:rsidRDefault="003C6C40" w:rsidP="003C6C40">
      <w:pPr>
        <w:pStyle w:val="Punktygwne"/>
        <w:spacing w:before="0" w:after="0"/>
        <w:jc w:val="center"/>
        <w:rPr>
          <w:rFonts w:ascii="Corbel" w:hAnsi="Corbel"/>
          <w:b w:val="0"/>
          <w:szCs w:val="24"/>
        </w:rPr>
      </w:pPr>
      <w:r w:rsidRPr="00964000">
        <w:rPr>
          <w:rFonts w:ascii="Corbel" w:hAnsi="Corbel"/>
          <w:bCs/>
          <w:szCs w:val="24"/>
        </w:rPr>
        <w:t>EGZAMIN</w:t>
      </w:r>
      <w:r>
        <w:rPr>
          <w:rFonts w:ascii="Corbel" w:hAnsi="Corbel"/>
          <w:b w:val="0"/>
          <w:szCs w:val="24"/>
        </w:rPr>
        <w:t xml:space="preserve">, zaliczenie bez oceny po 7 semestrze, zaliczenie z oceną </w:t>
      </w:r>
      <w:r w:rsidR="00964000">
        <w:rPr>
          <w:rFonts w:ascii="Corbel" w:hAnsi="Corbel"/>
          <w:b w:val="0"/>
          <w:szCs w:val="24"/>
        </w:rPr>
        <w:t xml:space="preserve">z </w:t>
      </w:r>
      <w:r>
        <w:rPr>
          <w:rFonts w:ascii="Corbel" w:hAnsi="Corbel"/>
          <w:b w:val="0"/>
          <w:szCs w:val="24"/>
        </w:rPr>
        <w:t xml:space="preserve">ćwiczeń </w:t>
      </w:r>
    </w:p>
    <w:p w14:paraId="3C3564DE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65A81474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p w14:paraId="7C259734" w14:textId="77777777" w:rsidR="00135824" w:rsidRPr="00B169DF" w:rsidRDefault="00135824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70821A1" w14:textId="77777777" w:rsidTr="00745302">
        <w:tc>
          <w:tcPr>
            <w:tcW w:w="9670" w:type="dxa"/>
          </w:tcPr>
          <w:p w14:paraId="1BB8AE6C" w14:textId="60CAF865" w:rsidR="0085747A" w:rsidRPr="00B169DF" w:rsidRDefault="003C6C40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C45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wykazuje się znajomością części ogólnej prawa cywilnego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2DFEE067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F38AC3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2"/>
        <w:gridCol w:w="8678"/>
      </w:tblGrid>
      <w:tr w:rsidR="0085747A" w:rsidRPr="00B169DF" w14:paraId="3370B0D4" w14:textId="77777777" w:rsidTr="003C6C40">
        <w:tc>
          <w:tcPr>
            <w:tcW w:w="842" w:type="dxa"/>
            <w:vAlign w:val="center"/>
          </w:tcPr>
          <w:p w14:paraId="14E4A467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8" w:type="dxa"/>
            <w:vAlign w:val="center"/>
          </w:tcPr>
          <w:p w14:paraId="69FA91D4" w14:textId="77777777" w:rsidR="003C6C40" w:rsidRPr="00AC45DA" w:rsidRDefault="003C6C40" w:rsidP="003C6C40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 xml:space="preserve">Wykład ma </w:t>
            </w:r>
            <w:r w:rsidRPr="00AC45DA">
              <w:rPr>
                <w:rFonts w:ascii="Corbel" w:hAnsi="Corbel" w:cs="Calibri"/>
              </w:rPr>
              <w:t>za zadanie zapoznanie studenta z:</w:t>
            </w:r>
          </w:p>
          <w:p w14:paraId="4CB95944" w14:textId="77777777" w:rsidR="003C6C40" w:rsidRDefault="003C6C40" w:rsidP="003C6C40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>cywilnoprawnymi instytucjami znajdującymi zastosowanie w obrocie handlowym, w tym z pełnomocnictwem i prokurą;</w:t>
            </w:r>
          </w:p>
          <w:p w14:paraId="7DA26B14" w14:textId="77777777" w:rsidR="003C6C40" w:rsidRDefault="003C6C40" w:rsidP="003C6C40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>zasadami rejestracji i ewidencjonowania przedsiębiorców;</w:t>
            </w:r>
          </w:p>
          <w:p w14:paraId="5AF2D540" w14:textId="77777777" w:rsidR="003C6C40" w:rsidRDefault="003C6C40" w:rsidP="003C6C40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>tworzeniem i funkcjonowaniem spółek;</w:t>
            </w:r>
          </w:p>
          <w:p w14:paraId="2283C030" w14:textId="30EBE32D" w:rsidR="0085747A" w:rsidRPr="00B169DF" w:rsidRDefault="003C6C40" w:rsidP="003C6C4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C45DA">
              <w:rPr>
                <w:rFonts w:ascii="Corbel" w:hAnsi="Corbel" w:cs="Calibri"/>
              </w:rPr>
              <w:t>regulacjami dotyczącymi umów handlowych.</w:t>
            </w:r>
          </w:p>
        </w:tc>
      </w:tr>
      <w:tr w:rsidR="003C6C40" w:rsidRPr="00B169DF" w14:paraId="3D8D058C" w14:textId="77777777" w:rsidTr="003C6C40">
        <w:tc>
          <w:tcPr>
            <w:tcW w:w="842" w:type="dxa"/>
            <w:vAlign w:val="center"/>
          </w:tcPr>
          <w:p w14:paraId="11CADB7C" w14:textId="28F6AA69" w:rsidR="003C6C40" w:rsidRPr="00B169DF" w:rsidRDefault="003C6C40" w:rsidP="003C6C4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  <w:tc>
          <w:tcPr>
            <w:tcW w:w="8678" w:type="dxa"/>
            <w:vAlign w:val="center"/>
          </w:tcPr>
          <w:p w14:paraId="51F3E642" w14:textId="77777777" w:rsidR="003C6C40" w:rsidRPr="00AC45DA" w:rsidRDefault="003C6C40" w:rsidP="003C6C40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AC45DA">
              <w:rPr>
                <w:rFonts w:ascii="Corbel" w:hAnsi="Corbel" w:cs="Calibri"/>
              </w:rPr>
              <w:t xml:space="preserve">Ćwiczenia mają za zadanie: </w:t>
            </w:r>
          </w:p>
          <w:p w14:paraId="14D55BC7" w14:textId="77777777" w:rsidR="003C6C40" w:rsidRDefault="003C6C40" w:rsidP="003C6C40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AC45DA">
              <w:rPr>
                <w:rFonts w:ascii="Corbel" w:hAnsi="Corbel" w:cs="Calibri"/>
              </w:rPr>
              <w:t xml:space="preserve">zapoznanie studenta z </w:t>
            </w:r>
            <w:r>
              <w:rPr>
                <w:rFonts w:ascii="Corbel" w:hAnsi="Corbel" w:cs="Calibri"/>
              </w:rPr>
              <w:t>zasadami tworzenia aktów będących podstawą funkcjonowania spółek (umów i statutów);</w:t>
            </w:r>
          </w:p>
          <w:p w14:paraId="582EA70D" w14:textId="77777777" w:rsidR="003C6C40" w:rsidRDefault="003C6C40" w:rsidP="003C6C40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>zapoznanie studenta z zasadami tworzenia wewnętrznych dokumentów spółek (uchwał i regulaminów);</w:t>
            </w:r>
          </w:p>
          <w:p w14:paraId="2E52E7A2" w14:textId="10CB7BB0" w:rsidR="003C6C40" w:rsidRPr="00B169DF" w:rsidRDefault="003C6C40" w:rsidP="003C6C4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Calibri"/>
              </w:rPr>
              <w:t>zapoznanie studenta z zadami tworzenia wybranych umów handlowych.</w:t>
            </w:r>
          </w:p>
        </w:tc>
      </w:tr>
    </w:tbl>
    <w:p w14:paraId="661AA19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77777777" w:rsidR="001D7B54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6706031E" w14:textId="77777777" w:rsidR="003C6C40" w:rsidRDefault="003C6C4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p w14:paraId="1B820D6F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4"/>
        <w:gridCol w:w="5821"/>
        <w:gridCol w:w="2045"/>
      </w:tblGrid>
      <w:tr w:rsidR="003C6C40" w:rsidRPr="00AC45DA" w14:paraId="1BA2BE62" w14:textId="77777777" w:rsidTr="00A24EBD">
        <w:tc>
          <w:tcPr>
            <w:tcW w:w="1701" w:type="dxa"/>
            <w:vAlign w:val="center"/>
          </w:tcPr>
          <w:p w14:paraId="79EE1E23" w14:textId="77777777" w:rsidR="003C6C40" w:rsidRPr="00AC45DA" w:rsidRDefault="003C6C40" w:rsidP="00A24E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C45DA">
              <w:rPr>
                <w:rFonts w:ascii="Corbel" w:hAnsi="Corbel"/>
                <w:smallCaps w:val="0"/>
                <w:szCs w:val="24"/>
              </w:rPr>
              <w:t>EK</w:t>
            </w:r>
            <w:r w:rsidRPr="00AC45DA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3F0720B9" w14:textId="77777777" w:rsidR="003C6C40" w:rsidRPr="00AC45DA" w:rsidRDefault="003C6C40" w:rsidP="00A24E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C45DA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0F7F245D" w14:textId="77777777" w:rsidR="003C6C40" w:rsidRPr="00AC45DA" w:rsidRDefault="003C6C40" w:rsidP="00A24E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C45DA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kierunkowych </w:t>
            </w:r>
            <w:r w:rsidRPr="00AC45DA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C6C40" w:rsidRPr="00AC45DA" w14:paraId="660B3E3E" w14:textId="77777777" w:rsidTr="00A24EBD">
        <w:tc>
          <w:tcPr>
            <w:tcW w:w="1701" w:type="dxa"/>
          </w:tcPr>
          <w:p w14:paraId="4D6E6ABA" w14:textId="77777777" w:rsidR="003C6C40" w:rsidRPr="00AC45DA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C45D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C45D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20013318" w14:textId="77777777" w:rsidR="003C6C40" w:rsidRPr="00AC45DA" w:rsidRDefault="003C6C40" w:rsidP="00A24EBD">
            <w:pPr>
              <w:pStyle w:val="NormalnyWeb"/>
              <w:rPr>
                <w:rFonts w:ascii="Corbel" w:hAnsi="Corbel"/>
              </w:rPr>
            </w:pPr>
            <w:r w:rsidRPr="00AC45DA">
              <w:rPr>
                <w:rFonts w:ascii="Corbel" w:hAnsi="Corbel"/>
              </w:rPr>
              <w:t>Zna terminologię używaną w prawie handlowym</w:t>
            </w:r>
          </w:p>
        </w:tc>
        <w:tc>
          <w:tcPr>
            <w:tcW w:w="1873" w:type="dxa"/>
          </w:tcPr>
          <w:p w14:paraId="6911EB2B" w14:textId="77777777" w:rsidR="003C6C40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 (P7S_WG)</w:t>
            </w:r>
          </w:p>
          <w:p w14:paraId="6F77CD73" w14:textId="77777777" w:rsidR="003C6C40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 (P7S_WG)</w:t>
            </w:r>
          </w:p>
          <w:p w14:paraId="6211A624" w14:textId="77777777" w:rsidR="003C6C40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 (P7S_WG)</w:t>
            </w:r>
          </w:p>
          <w:p w14:paraId="5A1FAC89" w14:textId="77777777" w:rsidR="003C6C40" w:rsidRDefault="003C6C40" w:rsidP="00A24EBD">
            <w:pPr>
              <w:pStyle w:val="Punktygwne"/>
              <w:spacing w:before="0" w:after="0"/>
              <w:rPr>
                <w:b w:val="0"/>
                <w:bCs/>
                <w:smallCaps w:val="0"/>
              </w:rPr>
            </w:pPr>
            <w:r w:rsidRPr="004D407D">
              <w:rPr>
                <w:b w:val="0"/>
                <w:bCs/>
                <w:smallCaps w:val="0"/>
              </w:rPr>
              <w:t>K_WO8</w:t>
            </w:r>
            <w:r>
              <w:rPr>
                <w:b w:val="0"/>
                <w:bCs/>
                <w:smallCaps w:val="0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(P7S_WG)</w:t>
            </w:r>
          </w:p>
          <w:p w14:paraId="0C2AEE79" w14:textId="77777777" w:rsidR="003C6C40" w:rsidRPr="004D407D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D407D">
              <w:rPr>
                <w:b w:val="0"/>
                <w:bCs/>
                <w:smallCaps w:val="0"/>
              </w:rPr>
              <w:t>K_W11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(P7S_WK)</w:t>
            </w:r>
          </w:p>
        </w:tc>
      </w:tr>
      <w:tr w:rsidR="003C6C40" w:rsidRPr="00AC45DA" w14:paraId="1DED1E9C" w14:textId="77777777" w:rsidTr="00A24EBD">
        <w:tc>
          <w:tcPr>
            <w:tcW w:w="1701" w:type="dxa"/>
          </w:tcPr>
          <w:p w14:paraId="585FC9C2" w14:textId="77777777" w:rsidR="003C6C40" w:rsidRPr="00AC45DA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C45D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6DCBED44" w14:textId="77777777" w:rsidR="003C6C40" w:rsidRPr="00AC45DA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uporządkowaną wiedzę na temat spółek handlowych</w:t>
            </w:r>
          </w:p>
        </w:tc>
        <w:tc>
          <w:tcPr>
            <w:tcW w:w="1873" w:type="dxa"/>
          </w:tcPr>
          <w:p w14:paraId="435A4915" w14:textId="77777777" w:rsidR="003C6C40" w:rsidRDefault="003C6C40" w:rsidP="00A24EBD">
            <w:pPr>
              <w:pStyle w:val="Punktygwne"/>
              <w:spacing w:before="0" w:after="0"/>
              <w:rPr>
                <w:b w:val="0"/>
                <w:bCs/>
                <w:smallCaps w:val="0"/>
              </w:rPr>
            </w:pPr>
            <w:r w:rsidRPr="004D407D">
              <w:rPr>
                <w:b w:val="0"/>
                <w:bCs/>
                <w:smallCaps w:val="0"/>
              </w:rPr>
              <w:t>K_WO2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(P7S_WG)</w:t>
            </w:r>
          </w:p>
          <w:p w14:paraId="79B27C5F" w14:textId="77777777" w:rsidR="003C6C40" w:rsidRDefault="003C6C40" w:rsidP="00A24EBD">
            <w:pPr>
              <w:pStyle w:val="Punktygwne"/>
              <w:spacing w:before="0" w:after="0"/>
              <w:rPr>
                <w:b w:val="0"/>
                <w:bCs/>
                <w:smallCaps w:val="0"/>
              </w:rPr>
            </w:pPr>
            <w:r w:rsidRPr="004D407D">
              <w:rPr>
                <w:b w:val="0"/>
                <w:bCs/>
                <w:smallCaps w:val="0"/>
              </w:rPr>
              <w:t>K_WO3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(P7S_WG)</w:t>
            </w:r>
          </w:p>
          <w:p w14:paraId="4F5A4F3B" w14:textId="77777777" w:rsidR="003C6C40" w:rsidRDefault="003C6C40" w:rsidP="00A24EBD">
            <w:pPr>
              <w:pStyle w:val="Punktygwne"/>
              <w:spacing w:before="0" w:after="0"/>
              <w:rPr>
                <w:b w:val="0"/>
                <w:bCs/>
                <w:smallCaps w:val="0"/>
              </w:rPr>
            </w:pPr>
            <w:r w:rsidRPr="004D407D">
              <w:rPr>
                <w:b w:val="0"/>
                <w:bCs/>
                <w:smallCaps w:val="0"/>
              </w:rPr>
              <w:t>K_WO5 K_WO7</w:t>
            </w:r>
          </w:p>
          <w:p w14:paraId="569E7B0D" w14:textId="77777777" w:rsidR="003C6C40" w:rsidRDefault="003C6C40" w:rsidP="00A24EBD">
            <w:pPr>
              <w:pStyle w:val="Punktygwne"/>
              <w:spacing w:before="0" w:after="0"/>
              <w:rPr>
                <w:b w:val="0"/>
                <w:bCs/>
                <w:smallCaps w:val="0"/>
              </w:rPr>
            </w:pPr>
            <w:r w:rsidRPr="004D407D">
              <w:rPr>
                <w:b w:val="0"/>
                <w:bCs/>
                <w:smallCaps w:val="0"/>
              </w:rPr>
              <w:t>K_WO9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(P7S_WG)</w:t>
            </w:r>
          </w:p>
          <w:p w14:paraId="18E37BCA" w14:textId="1AC5CB32" w:rsidR="003C6C40" w:rsidRDefault="003C6C40" w:rsidP="00A24EBD">
            <w:pPr>
              <w:pStyle w:val="Punktygwne"/>
              <w:spacing w:before="0" w:after="0"/>
              <w:rPr>
                <w:b w:val="0"/>
                <w:bCs/>
                <w:smallCaps w:val="0"/>
              </w:rPr>
            </w:pPr>
            <w:r w:rsidRPr="004D407D">
              <w:rPr>
                <w:b w:val="0"/>
                <w:bCs/>
                <w:smallCaps w:val="0"/>
              </w:rPr>
              <w:t>K_W10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(P7S_WG)</w:t>
            </w:r>
            <w:r w:rsidR="00E72C9E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E72C9E" w:rsidRPr="00E72C9E">
              <w:rPr>
                <w:rFonts w:ascii="Corbel" w:hAnsi="Corbel"/>
                <w:b w:val="0"/>
                <w:smallCaps w:val="0"/>
                <w:szCs w:val="24"/>
              </w:rPr>
              <w:t>K_W12</w:t>
            </w:r>
            <w:r w:rsidR="00E72C9E">
              <w:rPr>
                <w:rFonts w:ascii="Corbel" w:hAnsi="Corbel"/>
                <w:b w:val="0"/>
                <w:smallCaps w:val="0"/>
                <w:szCs w:val="24"/>
              </w:rPr>
              <w:t>(P7S_WG)</w:t>
            </w:r>
          </w:p>
          <w:p w14:paraId="6A10B498" w14:textId="77777777" w:rsidR="003C6C40" w:rsidRPr="004D407D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D407D">
              <w:rPr>
                <w:b w:val="0"/>
                <w:bCs/>
                <w:smallCaps w:val="0"/>
              </w:rPr>
              <w:t>K_W13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(P7S_WK)</w:t>
            </w:r>
          </w:p>
        </w:tc>
      </w:tr>
      <w:tr w:rsidR="003C6C40" w:rsidRPr="00AC45DA" w14:paraId="3383AB62" w14:textId="77777777" w:rsidTr="00A24EBD">
        <w:tc>
          <w:tcPr>
            <w:tcW w:w="1701" w:type="dxa"/>
          </w:tcPr>
          <w:p w14:paraId="2CBC1606" w14:textId="77777777" w:rsidR="003C6C40" w:rsidRPr="00AC45DA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C45DA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46A5A55E" w14:textId="77777777" w:rsidR="003C6C40" w:rsidRPr="00AC45DA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uporządkowaną wiedzę na temat umów handlowych</w:t>
            </w:r>
          </w:p>
        </w:tc>
        <w:tc>
          <w:tcPr>
            <w:tcW w:w="1873" w:type="dxa"/>
          </w:tcPr>
          <w:p w14:paraId="5BC5E209" w14:textId="77777777" w:rsidR="003C6C40" w:rsidRDefault="003C6C40" w:rsidP="00A24EBD">
            <w:pPr>
              <w:pStyle w:val="Punktygwne"/>
              <w:spacing w:before="0" w:after="0"/>
              <w:rPr>
                <w:b w:val="0"/>
                <w:bCs/>
                <w:smallCaps w:val="0"/>
              </w:rPr>
            </w:pPr>
            <w:r w:rsidRPr="004D407D">
              <w:rPr>
                <w:b w:val="0"/>
                <w:bCs/>
                <w:smallCaps w:val="0"/>
              </w:rPr>
              <w:t>K_WO2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(P7S_WG)</w:t>
            </w:r>
          </w:p>
          <w:p w14:paraId="517D59C5" w14:textId="77777777" w:rsidR="003C6C40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407D">
              <w:rPr>
                <w:b w:val="0"/>
                <w:bCs/>
                <w:smallCaps w:val="0"/>
              </w:rPr>
              <w:t>K_WO5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(P7S_WG)</w:t>
            </w:r>
          </w:p>
          <w:p w14:paraId="76C765A3" w14:textId="5A9322D6" w:rsidR="00964000" w:rsidRDefault="00964000" w:rsidP="00A24EBD">
            <w:pPr>
              <w:pStyle w:val="Punktygwne"/>
              <w:spacing w:before="0" w:after="0"/>
              <w:rPr>
                <w:b w:val="0"/>
                <w:bCs/>
                <w:smallCaps w:val="0"/>
              </w:rPr>
            </w:pPr>
            <w:r w:rsidRPr="00E72C9E">
              <w:rPr>
                <w:rFonts w:ascii="Corbel" w:hAnsi="Corbel"/>
                <w:b w:val="0"/>
                <w:smallCaps w:val="0"/>
                <w:szCs w:val="24"/>
              </w:rPr>
              <w:t>K_W12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(P7S_WG)</w:t>
            </w:r>
          </w:p>
          <w:p w14:paraId="50E9C6FD" w14:textId="77777777" w:rsidR="003C6C40" w:rsidRPr="004D407D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D407D">
              <w:rPr>
                <w:b w:val="0"/>
                <w:bCs/>
                <w:smallCaps w:val="0"/>
              </w:rPr>
              <w:t>K_W13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(P7S_WK)</w:t>
            </w:r>
          </w:p>
        </w:tc>
      </w:tr>
      <w:tr w:rsidR="003C6C40" w:rsidRPr="00AC45DA" w14:paraId="0FF52A16" w14:textId="77777777" w:rsidTr="00A24EBD">
        <w:tc>
          <w:tcPr>
            <w:tcW w:w="1701" w:type="dxa"/>
          </w:tcPr>
          <w:p w14:paraId="5D528F6A" w14:textId="77777777" w:rsidR="003C6C40" w:rsidRPr="00AC45DA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C45DA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096" w:type="dxa"/>
          </w:tcPr>
          <w:p w14:paraId="4354B3EB" w14:textId="77777777" w:rsidR="003C6C40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 umiejętność obserwowania, wyszukiwania i przetwarzania informacji na temat stosunków prawa handlowego przy użyciu różnych źródeł i interpretowaniu ich</w:t>
            </w:r>
          </w:p>
        </w:tc>
        <w:tc>
          <w:tcPr>
            <w:tcW w:w="1873" w:type="dxa"/>
          </w:tcPr>
          <w:p w14:paraId="5C37743A" w14:textId="77777777" w:rsidR="003C6C40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 (P7S_UW)</w:t>
            </w:r>
          </w:p>
          <w:p w14:paraId="2387131E" w14:textId="49AB0BF4" w:rsidR="00964000" w:rsidRPr="00AC45DA" w:rsidRDefault="0096400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 (P7S_UW)</w:t>
            </w:r>
          </w:p>
        </w:tc>
      </w:tr>
      <w:tr w:rsidR="003C6C40" w:rsidRPr="00AC45DA" w14:paraId="48B5854E" w14:textId="77777777" w:rsidTr="00A24EBD">
        <w:tc>
          <w:tcPr>
            <w:tcW w:w="1701" w:type="dxa"/>
          </w:tcPr>
          <w:p w14:paraId="4B5C4CB5" w14:textId="77777777" w:rsidR="003C6C40" w:rsidRPr="00AC45DA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C45D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096" w:type="dxa"/>
          </w:tcPr>
          <w:p w14:paraId="2EF796DE" w14:textId="77777777" w:rsidR="003C6C40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wykorzystywać i integrować wiedzę z zakresu prawa spółek handlowych w celu analizy złożonych problemów</w:t>
            </w:r>
          </w:p>
        </w:tc>
        <w:tc>
          <w:tcPr>
            <w:tcW w:w="1873" w:type="dxa"/>
          </w:tcPr>
          <w:p w14:paraId="66BF415B" w14:textId="77777777" w:rsidR="003C6C40" w:rsidRDefault="003C6C40" w:rsidP="00A24EBD">
            <w:pPr>
              <w:pStyle w:val="Punktygwne"/>
              <w:spacing w:before="0" w:after="0"/>
              <w:rPr>
                <w:b w:val="0"/>
                <w:bCs/>
                <w:smallCaps w:val="0"/>
              </w:rPr>
            </w:pPr>
            <w:r w:rsidRPr="004D407D">
              <w:rPr>
                <w:b w:val="0"/>
                <w:bCs/>
                <w:smallCaps w:val="0"/>
              </w:rPr>
              <w:t>K_UO3</w:t>
            </w:r>
            <w:r>
              <w:rPr>
                <w:b w:val="0"/>
                <w:bCs/>
                <w:smallCaps w:val="0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P7S_UW</w:t>
            </w:r>
          </w:p>
          <w:p w14:paraId="523B3B2A" w14:textId="77777777" w:rsidR="003C6C40" w:rsidRDefault="003C6C40" w:rsidP="00A24EBD">
            <w:pPr>
              <w:pStyle w:val="Punktygwne"/>
              <w:spacing w:before="0" w:after="0"/>
              <w:rPr>
                <w:b w:val="0"/>
                <w:bCs/>
                <w:smallCaps w:val="0"/>
              </w:rPr>
            </w:pPr>
            <w:r w:rsidRPr="004D407D">
              <w:rPr>
                <w:b w:val="0"/>
                <w:bCs/>
                <w:smallCaps w:val="0"/>
              </w:rPr>
              <w:t>K_UO4</w:t>
            </w:r>
            <w:r>
              <w:rPr>
                <w:b w:val="0"/>
                <w:bCs/>
                <w:smallCaps w:val="0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P7S_UW</w:t>
            </w:r>
          </w:p>
          <w:p w14:paraId="4559A4CE" w14:textId="77777777" w:rsidR="003C6C40" w:rsidRDefault="003C6C40" w:rsidP="00A24EBD">
            <w:pPr>
              <w:pStyle w:val="Punktygwne"/>
              <w:spacing w:before="0" w:after="0"/>
              <w:rPr>
                <w:b w:val="0"/>
                <w:bCs/>
                <w:smallCaps w:val="0"/>
              </w:rPr>
            </w:pPr>
            <w:r w:rsidRPr="004D407D">
              <w:rPr>
                <w:b w:val="0"/>
                <w:bCs/>
                <w:smallCaps w:val="0"/>
              </w:rPr>
              <w:t>K_UO8</w:t>
            </w:r>
            <w:r>
              <w:rPr>
                <w:b w:val="0"/>
                <w:bCs/>
                <w:smallCaps w:val="0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P7S_UW</w:t>
            </w:r>
          </w:p>
          <w:p w14:paraId="1B1457EB" w14:textId="77777777" w:rsidR="003C6C40" w:rsidRDefault="003C6C40" w:rsidP="00A24EBD">
            <w:pPr>
              <w:pStyle w:val="Punktygwne"/>
              <w:spacing w:before="0" w:after="0"/>
              <w:rPr>
                <w:b w:val="0"/>
                <w:bCs/>
                <w:smallCaps w:val="0"/>
              </w:rPr>
            </w:pPr>
            <w:r w:rsidRPr="004D407D">
              <w:rPr>
                <w:b w:val="0"/>
                <w:bCs/>
                <w:smallCaps w:val="0"/>
              </w:rPr>
              <w:t>K_U10</w:t>
            </w:r>
            <w:r>
              <w:rPr>
                <w:b w:val="0"/>
                <w:bCs/>
                <w:smallCaps w:val="0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P7S_UK</w:t>
            </w:r>
          </w:p>
          <w:p w14:paraId="767D871E" w14:textId="77777777" w:rsidR="003C6C40" w:rsidRPr="004D407D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D407D">
              <w:rPr>
                <w:b w:val="0"/>
                <w:bCs/>
                <w:smallCaps w:val="0"/>
              </w:rPr>
              <w:t>K_U11</w:t>
            </w:r>
            <w:r>
              <w:rPr>
                <w:b w:val="0"/>
                <w:bCs/>
                <w:smallCaps w:val="0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P7S_UW</w:t>
            </w:r>
          </w:p>
        </w:tc>
      </w:tr>
      <w:tr w:rsidR="003C6C40" w:rsidRPr="00AC45DA" w14:paraId="3559E81A" w14:textId="77777777" w:rsidTr="00A24EBD">
        <w:tc>
          <w:tcPr>
            <w:tcW w:w="1701" w:type="dxa"/>
          </w:tcPr>
          <w:p w14:paraId="76C7E177" w14:textId="77777777" w:rsidR="003C6C40" w:rsidRPr="00AC45DA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C45DA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6096" w:type="dxa"/>
          </w:tcPr>
          <w:p w14:paraId="6D219427" w14:textId="77777777" w:rsidR="003C6C40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w sposób spójny i precyzyjny wypowiadać się w mowie i na piśmie. Posiada umiejętność konstruowania rozbudowanych ustnych i pisemnych uzasadnień na tematy dotyczące różnych zagadnień prawa handlowego</w:t>
            </w:r>
          </w:p>
        </w:tc>
        <w:tc>
          <w:tcPr>
            <w:tcW w:w="1873" w:type="dxa"/>
          </w:tcPr>
          <w:p w14:paraId="3C3D9B2C" w14:textId="77777777" w:rsidR="003C6C40" w:rsidRDefault="003C6C40" w:rsidP="00A24EBD">
            <w:pPr>
              <w:pStyle w:val="Punktygwne"/>
              <w:spacing w:before="0" w:after="0"/>
              <w:rPr>
                <w:b w:val="0"/>
                <w:bCs/>
                <w:smallCaps w:val="0"/>
              </w:rPr>
            </w:pPr>
            <w:r w:rsidRPr="004D407D">
              <w:rPr>
                <w:b w:val="0"/>
                <w:bCs/>
                <w:smallCaps w:val="0"/>
              </w:rPr>
              <w:t>K_ UO9</w:t>
            </w:r>
            <w:r>
              <w:rPr>
                <w:b w:val="0"/>
                <w:bCs/>
                <w:smallCaps w:val="0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P7S_UK</w:t>
            </w:r>
          </w:p>
          <w:p w14:paraId="2276BC54" w14:textId="77777777" w:rsidR="003C6C40" w:rsidRDefault="003C6C40" w:rsidP="00A24EBD">
            <w:pPr>
              <w:pStyle w:val="Punktygwne"/>
              <w:spacing w:before="0" w:after="0"/>
              <w:rPr>
                <w:b w:val="0"/>
                <w:bCs/>
                <w:smallCaps w:val="0"/>
              </w:rPr>
            </w:pPr>
            <w:r w:rsidRPr="004D407D">
              <w:rPr>
                <w:b w:val="0"/>
                <w:bCs/>
                <w:smallCaps w:val="0"/>
              </w:rPr>
              <w:t>K_U12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P7S_UW</w:t>
            </w:r>
          </w:p>
          <w:p w14:paraId="4023B816" w14:textId="77777777" w:rsidR="003C6C40" w:rsidRPr="004D407D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D407D">
              <w:rPr>
                <w:b w:val="0"/>
                <w:bCs/>
                <w:smallCaps w:val="0"/>
              </w:rPr>
              <w:t>K_U13</w:t>
            </w:r>
            <w:r>
              <w:rPr>
                <w:b w:val="0"/>
                <w:bCs/>
                <w:smallCaps w:val="0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P7S_UW</w:t>
            </w:r>
          </w:p>
        </w:tc>
      </w:tr>
      <w:tr w:rsidR="003C6C40" w:rsidRPr="00AC45DA" w14:paraId="2E013541" w14:textId="77777777" w:rsidTr="00A24EBD">
        <w:tc>
          <w:tcPr>
            <w:tcW w:w="1701" w:type="dxa"/>
          </w:tcPr>
          <w:p w14:paraId="552A0B8E" w14:textId="77777777" w:rsidR="003C6C40" w:rsidRPr="00AC45DA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C45DA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</w:tc>
        <w:tc>
          <w:tcPr>
            <w:tcW w:w="6096" w:type="dxa"/>
          </w:tcPr>
          <w:p w14:paraId="490A25D2" w14:textId="77777777" w:rsidR="003C6C40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generować oryginalne rozwiązania złożonych problemów z zakresu działalności gospodarczej i prognozować przebieg ich rozwiązywania</w:t>
            </w:r>
          </w:p>
        </w:tc>
        <w:tc>
          <w:tcPr>
            <w:tcW w:w="1873" w:type="dxa"/>
          </w:tcPr>
          <w:p w14:paraId="2559BDF6" w14:textId="77777777" w:rsidR="003C6C40" w:rsidRDefault="003C6C40" w:rsidP="00A24EBD">
            <w:pPr>
              <w:pStyle w:val="Punktygwne"/>
              <w:spacing w:before="0" w:after="0"/>
              <w:rPr>
                <w:b w:val="0"/>
                <w:bCs/>
                <w:smallCaps w:val="0"/>
              </w:rPr>
            </w:pPr>
            <w:r w:rsidRPr="004D407D">
              <w:rPr>
                <w:b w:val="0"/>
                <w:bCs/>
                <w:smallCaps w:val="0"/>
              </w:rPr>
              <w:t>K_UO5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P7S_UW</w:t>
            </w:r>
          </w:p>
          <w:p w14:paraId="7ED94395" w14:textId="77777777" w:rsidR="003C6C40" w:rsidRDefault="003C6C40" w:rsidP="00A24EBD">
            <w:pPr>
              <w:pStyle w:val="Punktygwne"/>
              <w:spacing w:before="0" w:after="0"/>
              <w:rPr>
                <w:b w:val="0"/>
                <w:bCs/>
                <w:smallCaps w:val="0"/>
              </w:rPr>
            </w:pPr>
            <w:r w:rsidRPr="004D407D">
              <w:rPr>
                <w:b w:val="0"/>
                <w:bCs/>
                <w:smallCaps w:val="0"/>
              </w:rPr>
              <w:t>K_UO6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P7S_UW</w:t>
            </w:r>
          </w:p>
          <w:p w14:paraId="70029453" w14:textId="77777777" w:rsidR="003C6C40" w:rsidRPr="004D407D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D407D">
              <w:rPr>
                <w:b w:val="0"/>
                <w:bCs/>
                <w:smallCaps w:val="0"/>
              </w:rPr>
              <w:t>K_UO7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P7S_UW</w:t>
            </w:r>
          </w:p>
        </w:tc>
      </w:tr>
      <w:tr w:rsidR="003C6C40" w:rsidRPr="00AC45DA" w14:paraId="4FBF0F47" w14:textId="77777777" w:rsidTr="00A24EBD">
        <w:tc>
          <w:tcPr>
            <w:tcW w:w="1701" w:type="dxa"/>
          </w:tcPr>
          <w:p w14:paraId="7F64D740" w14:textId="77777777" w:rsidR="003C6C40" w:rsidRPr="00AC45DA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C45DA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08</w:t>
            </w:r>
          </w:p>
        </w:tc>
        <w:tc>
          <w:tcPr>
            <w:tcW w:w="6096" w:type="dxa"/>
          </w:tcPr>
          <w:p w14:paraId="5AA2ADE1" w14:textId="77777777" w:rsidR="003C6C40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pracować w zespole, umie wyznaczać oraz przyjmować wspólne cele i działania. Potrafi przyjąć rolę lidera w zespole</w:t>
            </w:r>
          </w:p>
        </w:tc>
        <w:tc>
          <w:tcPr>
            <w:tcW w:w="1873" w:type="dxa"/>
          </w:tcPr>
          <w:p w14:paraId="2DF585DA" w14:textId="77777777" w:rsidR="003C6C40" w:rsidRDefault="003C6C40" w:rsidP="00A24EBD">
            <w:pPr>
              <w:pStyle w:val="Punktygwne"/>
              <w:spacing w:before="0" w:after="0"/>
              <w:rPr>
                <w:b w:val="0"/>
                <w:bCs/>
                <w:smallCaps w:val="0"/>
              </w:rPr>
            </w:pPr>
            <w:r w:rsidRPr="004D407D">
              <w:rPr>
                <w:b w:val="0"/>
                <w:bCs/>
                <w:smallCaps w:val="0"/>
              </w:rPr>
              <w:t>K_U15</w:t>
            </w:r>
            <w:r>
              <w:rPr>
                <w:b w:val="0"/>
                <w:bCs/>
                <w:smallCaps w:val="0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P7S_UO</w:t>
            </w:r>
          </w:p>
          <w:p w14:paraId="6D0F9E81" w14:textId="77777777" w:rsidR="003C6C40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407D">
              <w:rPr>
                <w:b w:val="0"/>
                <w:bCs/>
                <w:smallCaps w:val="0"/>
              </w:rPr>
              <w:t>K_U16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P7S_UO</w:t>
            </w:r>
          </w:p>
          <w:p w14:paraId="3F1CD25D" w14:textId="1649304D" w:rsidR="00E72C9E" w:rsidRPr="004D407D" w:rsidRDefault="00E72C9E" w:rsidP="00A24EB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D407D">
              <w:rPr>
                <w:b w:val="0"/>
                <w:bCs/>
                <w:smallCaps w:val="0"/>
              </w:rPr>
              <w:t>K_U1</w:t>
            </w:r>
            <w:r>
              <w:rPr>
                <w:b w:val="0"/>
                <w:bCs/>
                <w:smallCaps w:val="0"/>
              </w:rPr>
              <w:t>7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P7S_UO</w:t>
            </w:r>
          </w:p>
        </w:tc>
      </w:tr>
      <w:tr w:rsidR="003C6C40" w:rsidRPr="00AC45DA" w14:paraId="0185E173" w14:textId="77777777" w:rsidTr="00A24EBD">
        <w:tc>
          <w:tcPr>
            <w:tcW w:w="1701" w:type="dxa"/>
          </w:tcPr>
          <w:p w14:paraId="6FB9FA4C" w14:textId="77777777" w:rsidR="003C6C40" w:rsidRPr="00AC45DA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C45DA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09</w:t>
            </w:r>
          </w:p>
        </w:tc>
        <w:tc>
          <w:tcPr>
            <w:tcW w:w="6096" w:type="dxa"/>
          </w:tcPr>
          <w:p w14:paraId="4CC417D7" w14:textId="77777777" w:rsidR="003C6C40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pogłębioną świadomość poziomu swojej wiedzy i umiejętności, rozumie potrzebę ciągłego rozwoju osobistego</w:t>
            </w:r>
          </w:p>
        </w:tc>
        <w:tc>
          <w:tcPr>
            <w:tcW w:w="1873" w:type="dxa"/>
          </w:tcPr>
          <w:p w14:paraId="19D3720B" w14:textId="77777777" w:rsidR="003C6C40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407D">
              <w:rPr>
                <w:b w:val="0"/>
                <w:bCs/>
                <w:smallCaps w:val="0"/>
              </w:rPr>
              <w:t>K_KO1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P7S_KK</w:t>
            </w:r>
          </w:p>
          <w:p w14:paraId="65B804C8" w14:textId="5F9C587A" w:rsidR="00E72C9E" w:rsidRDefault="00E72C9E" w:rsidP="00A24EBD">
            <w:pPr>
              <w:pStyle w:val="Punktygwne"/>
              <w:spacing w:before="0" w:after="0"/>
              <w:rPr>
                <w:b w:val="0"/>
                <w:bCs/>
                <w:smallCaps w:val="0"/>
              </w:rPr>
            </w:pPr>
            <w:r w:rsidRPr="004D407D">
              <w:rPr>
                <w:b w:val="0"/>
                <w:bCs/>
                <w:smallCaps w:val="0"/>
              </w:rPr>
              <w:t>K_KO</w:t>
            </w:r>
            <w:r>
              <w:rPr>
                <w:b w:val="0"/>
                <w:bCs/>
                <w:smallCaps w:val="0"/>
              </w:rPr>
              <w:t>4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P7S_KK</w:t>
            </w:r>
          </w:p>
          <w:p w14:paraId="5FCAC8CA" w14:textId="0BFB28C6" w:rsidR="00E72C9E" w:rsidRPr="00E72C9E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407D">
              <w:rPr>
                <w:b w:val="0"/>
                <w:bCs/>
                <w:smallCaps w:val="0"/>
              </w:rPr>
              <w:t>K_KO8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P7S_KO</w:t>
            </w:r>
          </w:p>
        </w:tc>
      </w:tr>
      <w:tr w:rsidR="003C6C40" w:rsidRPr="00AC45DA" w14:paraId="571D8235" w14:textId="77777777" w:rsidTr="00A24EBD">
        <w:tc>
          <w:tcPr>
            <w:tcW w:w="1701" w:type="dxa"/>
          </w:tcPr>
          <w:p w14:paraId="0826BA1E" w14:textId="77777777" w:rsidR="003C6C40" w:rsidRPr="00AC45DA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C45DA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6096" w:type="dxa"/>
          </w:tcPr>
          <w:p w14:paraId="50BED35C" w14:textId="77777777" w:rsidR="003C6C40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Jest gotowy do podejmowania wyzwań zawodowych i osobistych. Wykazuje aktywność, podejmuje trud i odznacza się wytrwałością w podejmowaniu indywidualnych i zespołowych działań profesjonalnych w zakresie prawa handlowego. Angażuje się w współpracę</w:t>
            </w:r>
          </w:p>
        </w:tc>
        <w:tc>
          <w:tcPr>
            <w:tcW w:w="1873" w:type="dxa"/>
          </w:tcPr>
          <w:p w14:paraId="1EF3927F" w14:textId="77777777" w:rsidR="003C6C40" w:rsidRDefault="003C6C40" w:rsidP="00A24EBD">
            <w:pPr>
              <w:pStyle w:val="Punktygwne"/>
              <w:spacing w:before="0" w:after="0"/>
              <w:rPr>
                <w:b w:val="0"/>
                <w:bCs/>
                <w:smallCaps w:val="0"/>
              </w:rPr>
            </w:pPr>
            <w:r w:rsidRPr="004D407D">
              <w:rPr>
                <w:b w:val="0"/>
                <w:bCs/>
                <w:smallCaps w:val="0"/>
              </w:rPr>
              <w:t>K_KO5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P7S_KR</w:t>
            </w:r>
          </w:p>
          <w:p w14:paraId="0147C850" w14:textId="77777777" w:rsidR="003C6C40" w:rsidRDefault="003C6C40" w:rsidP="00A24EBD">
            <w:pPr>
              <w:pStyle w:val="Punktygwne"/>
              <w:spacing w:before="0" w:after="0"/>
              <w:rPr>
                <w:b w:val="0"/>
                <w:bCs/>
                <w:smallCaps w:val="0"/>
              </w:rPr>
            </w:pPr>
            <w:r w:rsidRPr="004D407D">
              <w:rPr>
                <w:b w:val="0"/>
                <w:bCs/>
                <w:smallCaps w:val="0"/>
              </w:rPr>
              <w:t>K_KO6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P7S_KO</w:t>
            </w:r>
          </w:p>
          <w:p w14:paraId="39DC650D" w14:textId="77777777" w:rsidR="003C6C40" w:rsidRPr="009B089F" w:rsidRDefault="003C6C40" w:rsidP="00A24EBD">
            <w:pPr>
              <w:pStyle w:val="Punktygwne"/>
              <w:spacing w:before="0" w:after="0"/>
              <w:rPr>
                <w:b w:val="0"/>
                <w:bCs/>
                <w:smallCaps w:val="0"/>
              </w:rPr>
            </w:pPr>
            <w:r w:rsidRPr="004D407D">
              <w:rPr>
                <w:b w:val="0"/>
                <w:bCs/>
                <w:smallCaps w:val="0"/>
              </w:rPr>
              <w:t>K_KO7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P7S_KK</w:t>
            </w:r>
          </w:p>
        </w:tc>
      </w:tr>
      <w:tr w:rsidR="003C6C40" w:rsidRPr="00AC45DA" w14:paraId="2A7CD92A" w14:textId="77777777" w:rsidTr="00A24EBD">
        <w:tc>
          <w:tcPr>
            <w:tcW w:w="1701" w:type="dxa"/>
          </w:tcPr>
          <w:p w14:paraId="2219126F" w14:textId="77777777" w:rsidR="003C6C40" w:rsidRPr="00AC45DA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C45DA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  <w:tc>
          <w:tcPr>
            <w:tcW w:w="6096" w:type="dxa"/>
          </w:tcPr>
          <w:p w14:paraId="36E4E45F" w14:textId="77777777" w:rsidR="003C6C40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myśleć i działać w sposób przedsiębiorczy</w:t>
            </w:r>
          </w:p>
        </w:tc>
        <w:tc>
          <w:tcPr>
            <w:tcW w:w="1873" w:type="dxa"/>
          </w:tcPr>
          <w:p w14:paraId="2C358EAA" w14:textId="7792071E" w:rsidR="00964000" w:rsidRDefault="00964000" w:rsidP="00A24EBD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964000">
              <w:rPr>
                <w:rFonts w:ascii="Times New Roman" w:hAnsi="Times New Roman"/>
                <w:smallCaps/>
              </w:rPr>
              <w:t>K_KO8 P7S_KO</w:t>
            </w:r>
          </w:p>
          <w:p w14:paraId="0619E542" w14:textId="7CED0714" w:rsidR="00E72C9E" w:rsidRPr="00B27E45" w:rsidRDefault="00E72C9E" w:rsidP="00A24EBD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B27E45">
              <w:rPr>
                <w:rFonts w:ascii="Times New Roman" w:hAnsi="Times New Roman"/>
                <w:smallCaps/>
              </w:rPr>
              <w:t>K_K</w:t>
            </w:r>
            <w:r>
              <w:rPr>
                <w:rFonts w:ascii="Times New Roman" w:hAnsi="Times New Roman"/>
                <w:smallCaps/>
              </w:rPr>
              <w:t>10</w:t>
            </w:r>
            <w:r>
              <w:rPr>
                <w:rFonts w:ascii="Corbel" w:hAnsi="Corbel"/>
                <w:b/>
                <w:smallCaps/>
                <w:szCs w:val="24"/>
              </w:rPr>
              <w:t xml:space="preserve"> </w:t>
            </w:r>
            <w:r w:rsidRPr="009B089F">
              <w:rPr>
                <w:rFonts w:ascii="Corbel" w:hAnsi="Corbel"/>
                <w:bCs/>
                <w:smallCaps/>
                <w:szCs w:val="24"/>
              </w:rPr>
              <w:t>P7S_KR</w:t>
            </w:r>
          </w:p>
        </w:tc>
      </w:tr>
    </w:tbl>
    <w:p w14:paraId="6F2A6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8AA2E4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0997DBF9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21DE9C73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64000" w:rsidRPr="00AC45DA" w14:paraId="155DE956" w14:textId="77777777" w:rsidTr="00964000">
        <w:tc>
          <w:tcPr>
            <w:tcW w:w="9639" w:type="dxa"/>
          </w:tcPr>
          <w:p w14:paraId="5CCF3CD7" w14:textId="77777777" w:rsidR="00964000" w:rsidRPr="00AC45DA" w:rsidRDefault="00964000" w:rsidP="00A24EB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C45D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64000" w:rsidRPr="00AC45DA" w14:paraId="5E6FBC91" w14:textId="77777777" w:rsidTr="00851D38">
        <w:trPr>
          <w:trHeight w:val="1150"/>
        </w:trPr>
        <w:tc>
          <w:tcPr>
            <w:tcW w:w="9639" w:type="dxa"/>
          </w:tcPr>
          <w:p w14:paraId="4ECD4AEE" w14:textId="77777777" w:rsidR="00964000" w:rsidRPr="0028296B" w:rsidRDefault="00964000" w:rsidP="00A24EBD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28296B">
              <w:rPr>
                <w:rFonts w:ascii="Corbel" w:hAnsi="Corbel"/>
              </w:rPr>
              <w:t>W1</w:t>
            </w:r>
            <w:r w:rsidRPr="0028296B">
              <w:rPr>
                <w:rFonts w:ascii="Corbel" w:hAnsi="Corbel" w:cs="Calibri"/>
              </w:rPr>
              <w:t xml:space="preserve">-Zagadnienia </w:t>
            </w:r>
            <w:proofErr w:type="spellStart"/>
            <w:r w:rsidRPr="0028296B">
              <w:rPr>
                <w:rFonts w:ascii="Corbel" w:hAnsi="Corbel" w:cs="Calibri"/>
              </w:rPr>
              <w:t>ogólne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</w:p>
          <w:p w14:paraId="34C05943" w14:textId="77777777" w:rsidR="00964000" w:rsidRPr="0028296B" w:rsidRDefault="00964000" w:rsidP="00964000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28296B">
              <w:rPr>
                <w:rFonts w:ascii="Corbel" w:hAnsi="Corbel" w:cs="Calibri"/>
              </w:rPr>
              <w:t>Zakres przedmiotowy prawa handlowego (</w:t>
            </w:r>
            <w:r>
              <w:rPr>
                <w:rFonts w:ascii="Corbel" w:hAnsi="Corbel" w:cs="Calibri"/>
              </w:rPr>
              <w:t>prawo handlowe</w:t>
            </w:r>
            <w:r w:rsidRPr="0028296B">
              <w:rPr>
                <w:rFonts w:ascii="Corbel" w:hAnsi="Corbel" w:cs="Calibri"/>
              </w:rPr>
              <w:t xml:space="preserve"> a prawo cywilne;</w:t>
            </w:r>
            <w:r>
              <w:rPr>
                <w:rFonts w:ascii="Corbel" w:hAnsi="Corbel" w:cs="Calibri"/>
              </w:rPr>
              <w:t xml:space="preserve"> </w:t>
            </w:r>
            <w:r w:rsidRPr="0028296B">
              <w:rPr>
                <w:rFonts w:ascii="Corbel" w:hAnsi="Corbel" w:cs="Calibri"/>
              </w:rPr>
              <w:t xml:space="preserve">stosowanie </w:t>
            </w:r>
            <w:proofErr w:type="spellStart"/>
            <w:r w:rsidRPr="0028296B">
              <w:rPr>
                <w:rFonts w:ascii="Corbel" w:hAnsi="Corbel" w:cs="Calibri"/>
              </w:rPr>
              <w:t>przepisów</w:t>
            </w:r>
            <w:proofErr w:type="spellEnd"/>
            <w:r w:rsidRPr="0028296B">
              <w:rPr>
                <w:rFonts w:ascii="Corbel" w:hAnsi="Corbel" w:cs="Calibri"/>
              </w:rPr>
              <w:t xml:space="preserve"> Kodeksu cywilnego na gruncie Kodeksu </w:t>
            </w:r>
            <w:proofErr w:type="spellStart"/>
            <w:r w:rsidRPr="0028296B">
              <w:rPr>
                <w:rFonts w:ascii="Corbel" w:hAnsi="Corbel" w:cs="Calibri"/>
              </w:rPr>
              <w:t>spółek</w:t>
            </w:r>
            <w:proofErr w:type="spellEnd"/>
            <w:r w:rsidRPr="0028296B">
              <w:rPr>
                <w:rFonts w:ascii="Corbel" w:hAnsi="Corbel" w:cs="Calibri"/>
              </w:rPr>
              <w:t xml:space="preserve"> handlowych) </w:t>
            </w:r>
          </w:p>
          <w:p w14:paraId="415E6C5B" w14:textId="66004919" w:rsidR="00964000" w:rsidRPr="0028296B" w:rsidRDefault="00964000" w:rsidP="00964000">
            <w:pPr>
              <w:pStyle w:val="NormalnyWeb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</w:rPr>
            </w:pPr>
            <w:proofErr w:type="spellStart"/>
            <w:r w:rsidRPr="0028296B">
              <w:rPr>
                <w:rFonts w:ascii="Corbel" w:hAnsi="Corbel" w:cs="Calibri"/>
              </w:rPr>
              <w:t>Źródła</w:t>
            </w:r>
            <w:proofErr w:type="spellEnd"/>
            <w:r w:rsidRPr="0028296B">
              <w:rPr>
                <w:rFonts w:ascii="Corbel" w:hAnsi="Corbel" w:cs="Calibri"/>
              </w:rPr>
              <w:t xml:space="preserve"> prawa handlowego </w:t>
            </w:r>
          </w:p>
        </w:tc>
      </w:tr>
      <w:tr w:rsidR="00851D38" w:rsidRPr="00AC45DA" w14:paraId="0B763213" w14:textId="77777777" w:rsidTr="00964000">
        <w:trPr>
          <w:trHeight w:val="1780"/>
        </w:trPr>
        <w:tc>
          <w:tcPr>
            <w:tcW w:w="9639" w:type="dxa"/>
          </w:tcPr>
          <w:p w14:paraId="50E98E1A" w14:textId="5256018C" w:rsidR="00851D38" w:rsidRPr="00851D38" w:rsidRDefault="00851D38" w:rsidP="00851D38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W2 – Kluczowa terminologia i instytucje bazowe</w:t>
            </w:r>
          </w:p>
          <w:p w14:paraId="01EC1D32" w14:textId="2C443D1F" w:rsidR="00851D38" w:rsidRPr="00444BDC" w:rsidRDefault="00851D38" w:rsidP="00964000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28296B">
              <w:rPr>
                <w:rFonts w:ascii="Corbel" w:hAnsi="Corbel" w:cs="Calibri"/>
              </w:rPr>
              <w:t xml:space="preserve">Sposoby rozumienia </w:t>
            </w:r>
            <w:proofErr w:type="spellStart"/>
            <w:r w:rsidRPr="0028296B">
              <w:rPr>
                <w:rFonts w:ascii="Corbel" w:hAnsi="Corbel" w:cs="Calibri"/>
              </w:rPr>
              <w:t>pojęcia</w:t>
            </w:r>
            <w:proofErr w:type="spellEnd"/>
            <w:r w:rsidRPr="0028296B">
              <w:rPr>
                <w:rFonts w:ascii="Corbel" w:hAnsi="Corbel" w:cs="Calibri"/>
              </w:rPr>
              <w:t xml:space="preserve"> „</w:t>
            </w:r>
            <w:proofErr w:type="spellStart"/>
            <w:r w:rsidRPr="0028296B">
              <w:rPr>
                <w:rFonts w:ascii="Corbel" w:hAnsi="Corbel" w:cs="Calibri"/>
              </w:rPr>
              <w:t>przedsiębiorca</w:t>
            </w:r>
            <w:proofErr w:type="spellEnd"/>
            <w:r w:rsidRPr="0028296B">
              <w:rPr>
                <w:rFonts w:ascii="Corbel" w:hAnsi="Corbel" w:cs="Calibri"/>
              </w:rPr>
              <w:t>” na</w:t>
            </w:r>
            <w:r>
              <w:rPr>
                <w:rFonts w:ascii="Corbel" w:hAnsi="Corbel" w:cs="Calibri"/>
              </w:rPr>
              <w:t xml:space="preserve"> </w:t>
            </w:r>
            <w:r w:rsidRPr="00444BDC">
              <w:rPr>
                <w:rFonts w:ascii="Corbel" w:hAnsi="Corbel" w:cs="Calibri"/>
              </w:rPr>
              <w:t xml:space="preserve">gruncie </w:t>
            </w:r>
            <w:proofErr w:type="spellStart"/>
            <w:r w:rsidRPr="00444BDC">
              <w:rPr>
                <w:rFonts w:ascii="Corbel" w:hAnsi="Corbel" w:cs="Calibri"/>
              </w:rPr>
              <w:t>różnych</w:t>
            </w:r>
            <w:proofErr w:type="spellEnd"/>
            <w:r w:rsidRPr="00444BDC">
              <w:rPr>
                <w:rFonts w:ascii="Corbel" w:hAnsi="Corbel" w:cs="Calibri"/>
              </w:rPr>
              <w:t xml:space="preserve"> </w:t>
            </w:r>
            <w:proofErr w:type="spellStart"/>
            <w:r w:rsidRPr="00444BDC">
              <w:rPr>
                <w:rFonts w:ascii="Corbel" w:hAnsi="Corbel" w:cs="Calibri"/>
              </w:rPr>
              <w:t>aktów</w:t>
            </w:r>
            <w:proofErr w:type="spellEnd"/>
            <w:r w:rsidRPr="00444BDC">
              <w:rPr>
                <w:rFonts w:ascii="Corbel" w:hAnsi="Corbel" w:cs="Calibri"/>
              </w:rPr>
              <w:t xml:space="preserve"> prawnych, ze </w:t>
            </w:r>
            <w:proofErr w:type="spellStart"/>
            <w:r w:rsidRPr="00444BDC">
              <w:rPr>
                <w:rFonts w:ascii="Corbel" w:hAnsi="Corbel" w:cs="Calibri"/>
              </w:rPr>
              <w:t>szczególnym</w:t>
            </w:r>
            <w:proofErr w:type="spellEnd"/>
            <w:r w:rsidRPr="00444BDC">
              <w:rPr>
                <w:rFonts w:ascii="Corbel" w:hAnsi="Corbel" w:cs="Calibri"/>
              </w:rPr>
              <w:t xml:space="preserve"> </w:t>
            </w:r>
            <w:proofErr w:type="spellStart"/>
            <w:r w:rsidRPr="00444BDC">
              <w:rPr>
                <w:rFonts w:ascii="Corbel" w:hAnsi="Corbel" w:cs="Calibri"/>
              </w:rPr>
              <w:t>uwzględnieniem</w:t>
            </w:r>
            <w:proofErr w:type="spellEnd"/>
            <w:r w:rsidRPr="00444BDC">
              <w:rPr>
                <w:rFonts w:ascii="Corbel" w:hAnsi="Corbel" w:cs="Calibri"/>
              </w:rPr>
              <w:t xml:space="preserve"> definicji z Kodeksu cywilnego i ustawy </w:t>
            </w:r>
            <w:r>
              <w:rPr>
                <w:rFonts w:ascii="Corbel" w:hAnsi="Corbel" w:cs="Calibri"/>
              </w:rPr>
              <w:t>Prawo przedsiębiorców</w:t>
            </w:r>
          </w:p>
          <w:p w14:paraId="5A28B04C" w14:textId="77777777" w:rsidR="00851D38" w:rsidRPr="0028296B" w:rsidRDefault="00851D38" w:rsidP="00964000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28296B">
              <w:rPr>
                <w:rFonts w:ascii="Corbel" w:hAnsi="Corbel" w:cs="Calibri"/>
              </w:rPr>
              <w:t xml:space="preserve">Sposoby reprezentowania </w:t>
            </w:r>
            <w:proofErr w:type="spellStart"/>
            <w:r w:rsidRPr="0028296B">
              <w:rPr>
                <w:rFonts w:ascii="Corbel" w:hAnsi="Corbel" w:cs="Calibri"/>
              </w:rPr>
              <w:t>przedsiębiorców</w:t>
            </w:r>
            <w:proofErr w:type="spellEnd"/>
            <w:r w:rsidRPr="0028296B">
              <w:rPr>
                <w:rFonts w:ascii="Corbel" w:hAnsi="Corbel" w:cs="Calibri"/>
              </w:rPr>
              <w:t xml:space="preserve"> w obrocie (prokura i inne </w:t>
            </w:r>
            <w:r>
              <w:rPr>
                <w:rFonts w:ascii="Corbel" w:hAnsi="Corbel" w:cs="Calibri"/>
              </w:rPr>
              <w:t xml:space="preserve">postacie </w:t>
            </w:r>
            <w:r w:rsidRPr="0028296B">
              <w:rPr>
                <w:rFonts w:ascii="Corbel" w:hAnsi="Corbel" w:cs="Calibri"/>
              </w:rPr>
              <w:t xml:space="preserve">przedstawicielstwa) </w:t>
            </w:r>
          </w:p>
          <w:p w14:paraId="6C837D98" w14:textId="77777777" w:rsidR="00851D38" w:rsidRPr="0028296B" w:rsidRDefault="00851D38" w:rsidP="00964000">
            <w:pPr>
              <w:pStyle w:val="NormalnyWeb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</w:rPr>
            </w:pPr>
            <w:r w:rsidRPr="0028296B">
              <w:rPr>
                <w:rFonts w:ascii="Corbel" w:hAnsi="Corbel" w:cs="Calibri"/>
              </w:rPr>
              <w:t xml:space="preserve">Sposoby ewidencjonowania i rejestracji </w:t>
            </w:r>
            <w:proofErr w:type="spellStart"/>
            <w:r w:rsidRPr="0028296B">
              <w:rPr>
                <w:rFonts w:ascii="Corbel" w:hAnsi="Corbel" w:cs="Calibri"/>
              </w:rPr>
              <w:t>przedsiębiorców</w:t>
            </w:r>
            <w:proofErr w:type="spellEnd"/>
            <w:r w:rsidRPr="0028296B">
              <w:rPr>
                <w:rFonts w:ascii="Corbel" w:hAnsi="Corbel" w:cs="Calibri"/>
              </w:rPr>
              <w:t xml:space="preserve"> (ewidencja </w:t>
            </w:r>
            <w:proofErr w:type="spellStart"/>
            <w:r w:rsidRPr="0028296B">
              <w:rPr>
                <w:rFonts w:ascii="Corbel" w:hAnsi="Corbel" w:cs="Calibri"/>
              </w:rPr>
              <w:t>działalności</w:t>
            </w:r>
            <w:proofErr w:type="spellEnd"/>
            <w:r>
              <w:rPr>
                <w:rFonts w:ascii="Corbel" w:hAnsi="Corbel" w:cs="Calibri"/>
              </w:rPr>
              <w:t xml:space="preserve"> </w:t>
            </w:r>
            <w:r w:rsidRPr="0028296B">
              <w:rPr>
                <w:rFonts w:ascii="Corbel" w:hAnsi="Corbel" w:cs="Calibri"/>
              </w:rPr>
              <w:t xml:space="preserve">gospodarczej o Krajowy Rejestr </w:t>
            </w:r>
            <w:proofErr w:type="spellStart"/>
            <w:r w:rsidRPr="0028296B">
              <w:rPr>
                <w:rFonts w:ascii="Corbel" w:hAnsi="Corbel" w:cs="Calibri"/>
              </w:rPr>
              <w:t>Sądowy</w:t>
            </w:r>
            <w:proofErr w:type="spellEnd"/>
            <w:r w:rsidRPr="0028296B">
              <w:rPr>
                <w:rFonts w:ascii="Corbel" w:hAnsi="Corbel" w:cs="Calibri"/>
              </w:rPr>
              <w:t xml:space="preserve">) </w:t>
            </w:r>
          </w:p>
        </w:tc>
      </w:tr>
      <w:tr w:rsidR="00964000" w:rsidRPr="00AC45DA" w14:paraId="45FCE22D" w14:textId="77777777" w:rsidTr="00964000">
        <w:tc>
          <w:tcPr>
            <w:tcW w:w="9639" w:type="dxa"/>
          </w:tcPr>
          <w:p w14:paraId="7FA1FAE3" w14:textId="62EAA6A2" w:rsidR="00964000" w:rsidRPr="0028296B" w:rsidRDefault="00964000" w:rsidP="00A24EBD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28296B">
              <w:rPr>
                <w:rFonts w:ascii="Corbel" w:hAnsi="Corbel"/>
              </w:rPr>
              <w:t>W</w:t>
            </w:r>
            <w:r w:rsidR="00851D38">
              <w:rPr>
                <w:rFonts w:ascii="Corbel" w:hAnsi="Corbel"/>
              </w:rPr>
              <w:t>3</w:t>
            </w:r>
            <w:r w:rsidRPr="0028296B">
              <w:rPr>
                <w:rFonts w:ascii="Corbel" w:hAnsi="Corbel" w:cs="Calibri"/>
              </w:rPr>
              <w:t>-</w:t>
            </w:r>
            <w:r>
              <w:rPr>
                <w:rFonts w:ascii="Corbel" w:hAnsi="Corbel" w:cs="Calibri"/>
              </w:rPr>
              <w:t>Przedsiębiorca jednoosobowy</w:t>
            </w:r>
            <w:r w:rsidRPr="0028296B">
              <w:rPr>
                <w:rFonts w:ascii="Corbel" w:hAnsi="Corbel" w:cs="Calibri"/>
              </w:rPr>
              <w:t xml:space="preserve"> </w:t>
            </w:r>
          </w:p>
          <w:p w14:paraId="0422CC1B" w14:textId="77777777" w:rsidR="00964000" w:rsidRPr="006A5E28" w:rsidRDefault="00964000" w:rsidP="00A24EBD">
            <w:pPr>
              <w:pStyle w:val="NormalnyWeb"/>
              <w:spacing w:before="0" w:beforeAutospacing="0" w:after="0" w:afterAutospacing="0"/>
              <w:ind w:left="360"/>
              <w:jc w:val="both"/>
              <w:rPr>
                <w:rFonts w:ascii="Corbel" w:hAnsi="Corbel" w:cs="Calibri"/>
              </w:rPr>
            </w:pPr>
            <w:r w:rsidRPr="006A5E28">
              <w:rPr>
                <w:rFonts w:ascii="Corbel" w:hAnsi="Corbel" w:cs="Calibri"/>
              </w:rPr>
              <w:t xml:space="preserve"> </w:t>
            </w:r>
          </w:p>
        </w:tc>
      </w:tr>
      <w:tr w:rsidR="00964000" w:rsidRPr="00AC45DA" w14:paraId="71EFA4F2" w14:textId="77777777" w:rsidTr="00964000">
        <w:tc>
          <w:tcPr>
            <w:tcW w:w="9639" w:type="dxa"/>
          </w:tcPr>
          <w:p w14:paraId="117DC54C" w14:textId="3C6D5F9E" w:rsidR="00964000" w:rsidRDefault="00964000" w:rsidP="00A24EBD">
            <w:pPr>
              <w:pStyle w:val="NormalnyWeb"/>
              <w:spacing w:before="0" w:beforeAutospacing="0" w:after="0" w:afterAutospacing="0"/>
              <w:rPr>
                <w:rFonts w:ascii="Corbel" w:hAnsi="Corbel" w:cs="Calibri"/>
              </w:rPr>
            </w:pPr>
            <w:r>
              <w:rPr>
                <w:rFonts w:ascii="Corbel" w:hAnsi="Corbel"/>
              </w:rPr>
              <w:t>W</w:t>
            </w:r>
            <w:r w:rsidR="00851D38">
              <w:rPr>
                <w:rFonts w:ascii="Corbel" w:hAnsi="Corbel"/>
              </w:rPr>
              <w:t>4</w:t>
            </w:r>
            <w:r w:rsidRPr="0028296B">
              <w:rPr>
                <w:rFonts w:ascii="Corbel" w:hAnsi="Corbel" w:cs="Calibri"/>
              </w:rPr>
              <w:t>-Spółka</w:t>
            </w:r>
            <w:r>
              <w:rPr>
                <w:rFonts w:ascii="Corbel" w:hAnsi="Corbel" w:cs="Calibri"/>
              </w:rPr>
              <w:t xml:space="preserve"> cywilna</w:t>
            </w:r>
          </w:p>
          <w:p w14:paraId="2106AC22" w14:textId="77777777" w:rsidR="00964000" w:rsidRPr="0028296B" w:rsidRDefault="00964000" w:rsidP="00964000">
            <w:pPr>
              <w:pStyle w:val="Normalny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Natura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cywilnej </w:t>
            </w:r>
          </w:p>
          <w:p w14:paraId="18065EAF" w14:textId="77777777" w:rsidR="00964000" w:rsidRDefault="00964000" w:rsidP="00964000">
            <w:pPr>
              <w:pStyle w:val="NormalnyWeb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Tryb tworzenia </w:t>
            </w:r>
            <w:proofErr w:type="spellStart"/>
            <w:r w:rsidRPr="0028296B">
              <w:rPr>
                <w:rFonts w:ascii="Corbel" w:hAnsi="Corbel" w:cs="Calibri"/>
              </w:rPr>
              <w:t>sp</w:t>
            </w:r>
            <w:r>
              <w:rPr>
                <w:rFonts w:ascii="Corbel" w:hAnsi="Corbel" w:cs="Calibri"/>
              </w:rPr>
              <w:t>ółki</w:t>
            </w:r>
            <w:proofErr w:type="spellEnd"/>
          </w:p>
          <w:p w14:paraId="476B1A3E" w14:textId="77777777" w:rsidR="00964000" w:rsidRPr="0028296B" w:rsidRDefault="00964000" w:rsidP="00964000">
            <w:pPr>
              <w:pStyle w:val="NormalnyWeb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lastRenderedPageBreak/>
              <w:t>Istota „</w:t>
            </w:r>
            <w:proofErr w:type="spellStart"/>
            <w:r w:rsidRPr="0028296B">
              <w:rPr>
                <w:rFonts w:ascii="Corbel" w:hAnsi="Corbel" w:cs="Calibri"/>
              </w:rPr>
              <w:t>majątku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” </w:t>
            </w:r>
          </w:p>
          <w:p w14:paraId="72DA9EFA" w14:textId="77777777" w:rsidR="00964000" w:rsidRPr="0028296B" w:rsidRDefault="00964000" w:rsidP="00964000">
            <w:pPr>
              <w:pStyle w:val="NormalnyWeb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Zasady </w:t>
            </w:r>
            <w:proofErr w:type="spellStart"/>
            <w:r w:rsidRPr="0028296B">
              <w:rPr>
                <w:rFonts w:ascii="Corbel" w:hAnsi="Corbel" w:cs="Calibri"/>
              </w:rPr>
              <w:t>odpowiedzialności</w:t>
            </w:r>
            <w:proofErr w:type="spellEnd"/>
            <w:r w:rsidRPr="0028296B">
              <w:rPr>
                <w:rFonts w:ascii="Corbel" w:hAnsi="Corbel" w:cs="Calibri"/>
              </w:rPr>
              <w:t xml:space="preserve"> za </w:t>
            </w:r>
            <w:proofErr w:type="spellStart"/>
            <w:r w:rsidRPr="0028296B">
              <w:rPr>
                <w:rFonts w:ascii="Corbel" w:hAnsi="Corbel" w:cs="Calibri"/>
              </w:rPr>
              <w:t>zobowiązania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</w:p>
          <w:p w14:paraId="4811D096" w14:textId="77777777" w:rsidR="00964000" w:rsidRPr="0028296B" w:rsidRDefault="00964000" w:rsidP="00964000">
            <w:pPr>
              <w:pStyle w:val="NormalnyWeb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Reprezentacja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i prowadzenie jej spraw </w:t>
            </w:r>
          </w:p>
          <w:p w14:paraId="6E7BD664" w14:textId="77777777" w:rsidR="00964000" w:rsidRDefault="00964000" w:rsidP="00964000">
            <w:pPr>
              <w:pStyle w:val="NormalnyWeb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>Udział w zyskach i strat</w:t>
            </w:r>
            <w:r>
              <w:rPr>
                <w:rFonts w:ascii="Corbel" w:hAnsi="Corbel" w:cs="Calibri"/>
              </w:rPr>
              <w:t>ach</w:t>
            </w:r>
          </w:p>
          <w:p w14:paraId="1FDCBA9C" w14:textId="77777777" w:rsidR="00964000" w:rsidRPr="007C1002" w:rsidRDefault="00964000" w:rsidP="00964000">
            <w:pPr>
              <w:pStyle w:val="NormalnyWeb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>Z</w:t>
            </w:r>
            <w:r w:rsidRPr="0028296B">
              <w:rPr>
                <w:rFonts w:ascii="Corbel" w:hAnsi="Corbel" w:cs="Calibri"/>
              </w:rPr>
              <w:t xml:space="preserve">miany podmiotowe w </w:t>
            </w:r>
            <w:proofErr w:type="spellStart"/>
            <w:r w:rsidRPr="0028296B">
              <w:rPr>
                <w:rFonts w:ascii="Corbel" w:hAnsi="Corbel" w:cs="Calibri"/>
              </w:rPr>
              <w:t>spółce</w:t>
            </w:r>
            <w:proofErr w:type="spellEnd"/>
            <w:r w:rsidRPr="0028296B">
              <w:rPr>
                <w:rFonts w:ascii="Corbel" w:hAnsi="Corbel" w:cs="Calibri"/>
              </w:rPr>
              <w:t xml:space="preserve"> cywilnej</w:t>
            </w:r>
            <w:r>
              <w:rPr>
                <w:rFonts w:ascii="Corbel" w:hAnsi="Corbel" w:cs="Calibri"/>
              </w:rPr>
              <w:t xml:space="preserve"> </w:t>
            </w:r>
            <w:r w:rsidRPr="007C1002">
              <w:rPr>
                <w:rFonts w:ascii="Corbel" w:hAnsi="Corbel" w:cs="Calibri"/>
              </w:rPr>
              <w:t>(</w:t>
            </w:r>
            <w:proofErr w:type="spellStart"/>
            <w:r w:rsidRPr="007C1002">
              <w:rPr>
                <w:rFonts w:ascii="Corbel" w:hAnsi="Corbel" w:cs="Calibri"/>
              </w:rPr>
              <w:t>przystąpienie</w:t>
            </w:r>
            <w:proofErr w:type="spellEnd"/>
            <w:r w:rsidRPr="007C1002">
              <w:rPr>
                <w:rFonts w:ascii="Corbel" w:hAnsi="Corbel" w:cs="Calibri"/>
              </w:rPr>
              <w:t xml:space="preserve"> </w:t>
            </w:r>
            <w:proofErr w:type="spellStart"/>
            <w:r w:rsidRPr="007C1002">
              <w:rPr>
                <w:rFonts w:ascii="Corbel" w:hAnsi="Corbel" w:cs="Calibri"/>
              </w:rPr>
              <w:t>wspólnika</w:t>
            </w:r>
            <w:proofErr w:type="spellEnd"/>
            <w:r w:rsidRPr="007C1002">
              <w:rPr>
                <w:rFonts w:ascii="Corbel" w:hAnsi="Corbel" w:cs="Calibri"/>
              </w:rPr>
              <w:t xml:space="preserve"> i jego </w:t>
            </w:r>
            <w:proofErr w:type="spellStart"/>
            <w:r w:rsidRPr="007C1002">
              <w:rPr>
                <w:rFonts w:ascii="Corbel" w:hAnsi="Corbel" w:cs="Calibri"/>
              </w:rPr>
              <w:t>wystąpienie</w:t>
            </w:r>
            <w:proofErr w:type="spellEnd"/>
            <w:r w:rsidRPr="007C1002">
              <w:rPr>
                <w:rFonts w:ascii="Corbel" w:hAnsi="Corbel" w:cs="Calibri"/>
              </w:rPr>
              <w:t xml:space="preserve">, wypowiedzenie udziału przez </w:t>
            </w:r>
            <w:proofErr w:type="spellStart"/>
            <w:r w:rsidRPr="007C1002">
              <w:rPr>
                <w:rFonts w:ascii="Corbel" w:hAnsi="Corbel" w:cs="Calibri"/>
              </w:rPr>
              <w:t>wspólnika</w:t>
            </w:r>
            <w:proofErr w:type="spellEnd"/>
            <w:r w:rsidRPr="007C1002">
              <w:rPr>
                <w:rFonts w:ascii="Corbel" w:hAnsi="Corbel" w:cs="Calibri"/>
              </w:rPr>
              <w:t xml:space="preserve"> i jego wierzyciela, forma prawna </w:t>
            </w:r>
            <w:proofErr w:type="spellStart"/>
            <w:r w:rsidRPr="007C1002">
              <w:rPr>
                <w:rFonts w:ascii="Corbel" w:hAnsi="Corbel" w:cs="Calibri"/>
              </w:rPr>
              <w:t>przystąpienia</w:t>
            </w:r>
            <w:proofErr w:type="spellEnd"/>
            <w:r w:rsidRPr="007C1002">
              <w:rPr>
                <w:rFonts w:ascii="Corbel" w:hAnsi="Corbel" w:cs="Calibri"/>
              </w:rPr>
              <w:t xml:space="preserve"> </w:t>
            </w:r>
            <w:proofErr w:type="spellStart"/>
            <w:r w:rsidRPr="007C1002">
              <w:rPr>
                <w:rFonts w:ascii="Corbel" w:hAnsi="Corbel" w:cs="Calibri"/>
              </w:rPr>
              <w:t>wspólnika</w:t>
            </w:r>
            <w:proofErr w:type="spellEnd"/>
            <w:r w:rsidRPr="007C1002">
              <w:rPr>
                <w:rFonts w:ascii="Corbel" w:hAnsi="Corbel" w:cs="Calibri"/>
              </w:rPr>
              <w:t xml:space="preserve"> do </w:t>
            </w:r>
            <w:proofErr w:type="spellStart"/>
            <w:r w:rsidRPr="007C1002">
              <w:rPr>
                <w:rFonts w:ascii="Corbel" w:hAnsi="Corbel" w:cs="Calibri"/>
              </w:rPr>
              <w:t>spółki</w:t>
            </w:r>
            <w:proofErr w:type="spellEnd"/>
            <w:r w:rsidRPr="007C1002">
              <w:rPr>
                <w:rFonts w:ascii="Corbel" w:hAnsi="Corbel" w:cs="Calibri"/>
              </w:rPr>
              <w:t xml:space="preserve">, ze </w:t>
            </w:r>
            <w:proofErr w:type="spellStart"/>
            <w:r w:rsidRPr="007C1002">
              <w:rPr>
                <w:rFonts w:ascii="Corbel" w:hAnsi="Corbel" w:cs="Calibri"/>
              </w:rPr>
              <w:t>szczególnym</w:t>
            </w:r>
            <w:proofErr w:type="spellEnd"/>
            <w:r w:rsidRPr="007C1002">
              <w:rPr>
                <w:rFonts w:ascii="Corbel" w:hAnsi="Corbel" w:cs="Calibri"/>
              </w:rPr>
              <w:t xml:space="preserve"> </w:t>
            </w:r>
            <w:proofErr w:type="spellStart"/>
            <w:r w:rsidRPr="007C1002">
              <w:rPr>
                <w:rFonts w:ascii="Corbel" w:hAnsi="Corbel" w:cs="Calibri"/>
              </w:rPr>
              <w:t>uwzględnieniem</w:t>
            </w:r>
            <w:proofErr w:type="spellEnd"/>
            <w:r w:rsidRPr="007C1002">
              <w:rPr>
                <w:rFonts w:ascii="Corbel" w:hAnsi="Corbel" w:cs="Calibri"/>
              </w:rPr>
              <w:t xml:space="preserve"> problematyki </w:t>
            </w:r>
            <w:proofErr w:type="spellStart"/>
            <w:r w:rsidRPr="007C1002">
              <w:rPr>
                <w:rFonts w:ascii="Corbel" w:hAnsi="Corbel" w:cs="Calibri"/>
              </w:rPr>
              <w:t>przystąpienia</w:t>
            </w:r>
            <w:proofErr w:type="spellEnd"/>
            <w:r w:rsidRPr="007C1002">
              <w:rPr>
                <w:rFonts w:ascii="Corbel" w:hAnsi="Corbel" w:cs="Calibri"/>
              </w:rPr>
              <w:t xml:space="preserve"> z jednoczesnym wniesieniem do </w:t>
            </w:r>
            <w:proofErr w:type="spellStart"/>
            <w:r w:rsidRPr="007C1002">
              <w:rPr>
                <w:rFonts w:ascii="Corbel" w:hAnsi="Corbel" w:cs="Calibri"/>
              </w:rPr>
              <w:t>spółki</w:t>
            </w:r>
            <w:proofErr w:type="spellEnd"/>
            <w:r w:rsidRPr="007C1002">
              <w:rPr>
                <w:rFonts w:ascii="Corbel" w:hAnsi="Corbel" w:cs="Calibri"/>
              </w:rPr>
              <w:t xml:space="preserve"> wkładu w postaci </w:t>
            </w:r>
            <w:proofErr w:type="spellStart"/>
            <w:r w:rsidRPr="007C1002">
              <w:rPr>
                <w:rFonts w:ascii="Corbel" w:hAnsi="Corbel" w:cs="Calibri"/>
              </w:rPr>
              <w:t>nieruchomości</w:t>
            </w:r>
            <w:proofErr w:type="spellEnd"/>
            <w:r w:rsidRPr="007C1002">
              <w:rPr>
                <w:rFonts w:ascii="Corbel" w:hAnsi="Corbel" w:cs="Calibri"/>
              </w:rPr>
              <w:t>)</w:t>
            </w:r>
          </w:p>
        </w:tc>
      </w:tr>
      <w:tr w:rsidR="00964000" w:rsidRPr="00AC45DA" w14:paraId="7D4591B3" w14:textId="77777777" w:rsidTr="00964000">
        <w:tc>
          <w:tcPr>
            <w:tcW w:w="9639" w:type="dxa"/>
          </w:tcPr>
          <w:p w14:paraId="1197D38D" w14:textId="75C67390" w:rsidR="00964000" w:rsidRPr="0028296B" w:rsidRDefault="00964000" w:rsidP="00A24EBD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28296B">
              <w:rPr>
                <w:rFonts w:ascii="Corbel" w:hAnsi="Corbel"/>
              </w:rPr>
              <w:lastRenderedPageBreak/>
              <w:t>W</w:t>
            </w:r>
            <w:r w:rsidR="00851D38">
              <w:rPr>
                <w:rFonts w:ascii="Corbel" w:hAnsi="Corbel"/>
              </w:rPr>
              <w:t>5</w:t>
            </w:r>
            <w:r w:rsidRPr="0028296B">
              <w:rPr>
                <w:rFonts w:ascii="Corbel" w:hAnsi="Corbel"/>
              </w:rPr>
              <w:t>-</w:t>
            </w:r>
            <w:r w:rsidRPr="0028296B">
              <w:rPr>
                <w:rFonts w:ascii="Corbel" w:hAnsi="Corbel" w:cs="Calibri"/>
              </w:rPr>
              <w:t xml:space="preserve">Spółka jawna </w:t>
            </w:r>
          </w:p>
          <w:p w14:paraId="089B709D" w14:textId="77777777" w:rsidR="00964000" w:rsidRPr="0028296B" w:rsidRDefault="00964000" w:rsidP="00964000">
            <w:pPr>
              <w:pStyle w:val="NormalnyWeb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Natura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jawnej (ze </w:t>
            </w:r>
            <w:proofErr w:type="spellStart"/>
            <w:r w:rsidRPr="0028296B">
              <w:rPr>
                <w:rFonts w:ascii="Corbel" w:hAnsi="Corbel" w:cs="Calibri"/>
              </w:rPr>
              <w:t>szczególnym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proofErr w:type="spellStart"/>
            <w:r w:rsidRPr="0028296B">
              <w:rPr>
                <w:rFonts w:ascii="Corbel" w:hAnsi="Corbel" w:cs="Calibri"/>
              </w:rPr>
              <w:t>uwzględnieniem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proofErr w:type="spellStart"/>
            <w:r w:rsidRPr="0028296B">
              <w:rPr>
                <w:rFonts w:ascii="Corbel" w:hAnsi="Corbel" w:cs="Calibri"/>
              </w:rPr>
              <w:t>podmiotowości</w:t>
            </w:r>
            <w:proofErr w:type="spellEnd"/>
            <w:r w:rsidRPr="0028296B">
              <w:rPr>
                <w:rFonts w:ascii="Corbel" w:hAnsi="Corbel" w:cs="Calibri"/>
              </w:rPr>
              <w:t xml:space="preserve"> prawnej tej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) </w:t>
            </w:r>
          </w:p>
          <w:p w14:paraId="4E3BE6D7" w14:textId="77777777" w:rsidR="00964000" w:rsidRPr="0028296B" w:rsidRDefault="00964000" w:rsidP="00964000">
            <w:pPr>
              <w:pStyle w:val="NormalnyWeb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Charakter prawny </w:t>
            </w:r>
            <w:proofErr w:type="spellStart"/>
            <w:r w:rsidRPr="0028296B">
              <w:rPr>
                <w:rFonts w:ascii="Corbel" w:hAnsi="Corbel" w:cs="Calibri"/>
              </w:rPr>
              <w:t>przepisów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proofErr w:type="spellStart"/>
            <w:r w:rsidRPr="0028296B">
              <w:rPr>
                <w:rFonts w:ascii="Corbel" w:hAnsi="Corbel" w:cs="Calibri"/>
              </w:rPr>
              <w:t>dotyczących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jawnej (modelowy charakter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jawnej i stosowanie </w:t>
            </w:r>
            <w:proofErr w:type="spellStart"/>
            <w:r w:rsidRPr="0028296B">
              <w:rPr>
                <w:rFonts w:ascii="Corbel" w:hAnsi="Corbel" w:cs="Calibri"/>
              </w:rPr>
              <w:t>przepisów</w:t>
            </w:r>
            <w:proofErr w:type="spellEnd"/>
            <w:r w:rsidRPr="0028296B">
              <w:rPr>
                <w:rFonts w:ascii="Corbel" w:hAnsi="Corbel" w:cs="Calibri"/>
              </w:rPr>
              <w:t xml:space="preserve"> o tej </w:t>
            </w:r>
            <w:proofErr w:type="spellStart"/>
            <w:r w:rsidRPr="0028296B">
              <w:rPr>
                <w:rFonts w:ascii="Corbel" w:hAnsi="Corbel" w:cs="Calibri"/>
              </w:rPr>
              <w:t>spółce</w:t>
            </w:r>
            <w:proofErr w:type="spellEnd"/>
            <w:r w:rsidRPr="0028296B">
              <w:rPr>
                <w:rFonts w:ascii="Corbel" w:hAnsi="Corbel" w:cs="Calibri"/>
              </w:rPr>
              <w:t xml:space="preserve"> do innych handlowych </w:t>
            </w:r>
            <w:proofErr w:type="spellStart"/>
            <w:r w:rsidRPr="0028296B">
              <w:rPr>
                <w:rFonts w:ascii="Corbel" w:hAnsi="Corbel" w:cs="Calibri"/>
              </w:rPr>
              <w:t>spółek</w:t>
            </w:r>
            <w:proofErr w:type="spellEnd"/>
            <w:r w:rsidRPr="0028296B">
              <w:rPr>
                <w:rFonts w:ascii="Corbel" w:hAnsi="Corbel" w:cs="Calibri"/>
              </w:rPr>
              <w:t xml:space="preserve"> osobowych) </w:t>
            </w:r>
          </w:p>
          <w:p w14:paraId="6B139B99" w14:textId="77777777" w:rsidR="00964000" w:rsidRPr="0028296B" w:rsidRDefault="00964000" w:rsidP="00964000">
            <w:pPr>
              <w:pStyle w:val="NormalnyWeb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Tryb tworzenia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</w:p>
          <w:p w14:paraId="6A452016" w14:textId="77777777" w:rsidR="00964000" w:rsidRPr="00376B2C" w:rsidRDefault="00964000" w:rsidP="00964000">
            <w:pPr>
              <w:pStyle w:val="NormalnyWeb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Zasady </w:t>
            </w:r>
            <w:proofErr w:type="spellStart"/>
            <w:r w:rsidRPr="0028296B">
              <w:rPr>
                <w:rFonts w:ascii="Corbel" w:hAnsi="Corbel" w:cs="Calibri"/>
              </w:rPr>
              <w:t>odpowiedzialności</w:t>
            </w:r>
            <w:proofErr w:type="spellEnd"/>
            <w:r w:rsidRPr="0028296B">
              <w:rPr>
                <w:rFonts w:ascii="Corbel" w:hAnsi="Corbel" w:cs="Calibri"/>
              </w:rPr>
              <w:t xml:space="preserve"> za </w:t>
            </w:r>
            <w:proofErr w:type="spellStart"/>
            <w:r w:rsidRPr="0028296B">
              <w:rPr>
                <w:rFonts w:ascii="Corbel" w:hAnsi="Corbel" w:cs="Calibri"/>
              </w:rPr>
              <w:t>zobowiązania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r w:rsidRPr="00376B2C">
              <w:rPr>
                <w:rFonts w:ascii="Corbel" w:hAnsi="Corbel" w:cs="Calibri"/>
              </w:rPr>
              <w:t xml:space="preserve">(zasada </w:t>
            </w:r>
            <w:proofErr w:type="spellStart"/>
            <w:r w:rsidRPr="00376B2C">
              <w:rPr>
                <w:rFonts w:ascii="Corbel" w:hAnsi="Corbel" w:cs="Calibri"/>
              </w:rPr>
              <w:t>solidarności</w:t>
            </w:r>
            <w:proofErr w:type="spellEnd"/>
            <w:r w:rsidRPr="00376B2C">
              <w:rPr>
                <w:rFonts w:ascii="Corbel" w:hAnsi="Corbel" w:cs="Calibri"/>
              </w:rPr>
              <w:t xml:space="preserve"> i </w:t>
            </w:r>
            <w:proofErr w:type="spellStart"/>
            <w:r w:rsidRPr="00376B2C">
              <w:rPr>
                <w:rFonts w:ascii="Corbel" w:hAnsi="Corbel" w:cs="Calibri"/>
              </w:rPr>
              <w:t>subsydiarności</w:t>
            </w:r>
            <w:proofErr w:type="spellEnd"/>
            <w:r w:rsidRPr="00376B2C">
              <w:rPr>
                <w:rFonts w:ascii="Corbel" w:hAnsi="Corbel" w:cs="Calibri"/>
              </w:rPr>
              <w:t xml:space="preserve">) </w:t>
            </w:r>
          </w:p>
          <w:p w14:paraId="78ECCE38" w14:textId="77777777" w:rsidR="00964000" w:rsidRPr="0028296B" w:rsidRDefault="00964000" w:rsidP="00964000">
            <w:pPr>
              <w:pStyle w:val="NormalnyWeb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Udział w zyskach i stratach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</w:p>
          <w:p w14:paraId="2FB03F91" w14:textId="77777777" w:rsidR="00964000" w:rsidRPr="0028296B" w:rsidRDefault="00964000" w:rsidP="00964000">
            <w:pPr>
              <w:pStyle w:val="NormalnyWeb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Zasady reprezentowania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</w:p>
          <w:p w14:paraId="17837605" w14:textId="77777777" w:rsidR="00964000" w:rsidRPr="0028296B" w:rsidRDefault="00964000" w:rsidP="00964000">
            <w:pPr>
              <w:pStyle w:val="NormalnyWeb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Prowadzenie spraw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</w:p>
          <w:p w14:paraId="29535737" w14:textId="77777777" w:rsidR="00964000" w:rsidRPr="00021DE2" w:rsidRDefault="00964000" w:rsidP="00964000">
            <w:pPr>
              <w:pStyle w:val="NormalnyWeb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Przyczyny </w:t>
            </w:r>
            <w:proofErr w:type="spellStart"/>
            <w:r w:rsidRPr="0028296B">
              <w:rPr>
                <w:rFonts w:ascii="Corbel" w:hAnsi="Corbel" w:cs="Calibri"/>
              </w:rPr>
              <w:t>rozwiązania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i </w:t>
            </w:r>
            <w:proofErr w:type="spellStart"/>
            <w:r w:rsidRPr="0028296B">
              <w:rPr>
                <w:rFonts w:ascii="Corbel" w:hAnsi="Corbel" w:cs="Calibri"/>
              </w:rPr>
              <w:t>postępowanie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r w:rsidRPr="00021DE2">
              <w:rPr>
                <w:rFonts w:ascii="Corbel" w:hAnsi="Corbel" w:cs="Calibri"/>
              </w:rPr>
              <w:t xml:space="preserve">likwidacyjne </w:t>
            </w:r>
          </w:p>
        </w:tc>
      </w:tr>
      <w:tr w:rsidR="00964000" w:rsidRPr="00AC45DA" w14:paraId="5EBB5B70" w14:textId="77777777" w:rsidTr="00964000">
        <w:tc>
          <w:tcPr>
            <w:tcW w:w="9639" w:type="dxa"/>
          </w:tcPr>
          <w:p w14:paraId="70F36D1F" w14:textId="5E2C6DA2" w:rsidR="00964000" w:rsidRDefault="00964000" w:rsidP="00A24EBD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>
              <w:rPr>
                <w:rFonts w:ascii="Corbel" w:hAnsi="Corbel"/>
              </w:rPr>
              <w:t>W</w:t>
            </w:r>
            <w:r w:rsidR="00851D38">
              <w:rPr>
                <w:rFonts w:ascii="Corbel" w:hAnsi="Corbel"/>
              </w:rPr>
              <w:t>6</w:t>
            </w:r>
            <w:r w:rsidRPr="0028296B">
              <w:rPr>
                <w:rFonts w:ascii="Corbel" w:hAnsi="Corbel"/>
              </w:rPr>
              <w:t>-</w:t>
            </w:r>
            <w:r w:rsidRPr="0028296B">
              <w:rPr>
                <w:rFonts w:ascii="Corbel" w:hAnsi="Corbel" w:cs="Calibri"/>
              </w:rPr>
              <w:t xml:space="preserve">Spółka komandytowa </w:t>
            </w:r>
          </w:p>
          <w:p w14:paraId="45AE2A15" w14:textId="77777777" w:rsidR="00964000" w:rsidRDefault="00964000" w:rsidP="00964000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Natura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komandytowej (ze </w:t>
            </w:r>
            <w:proofErr w:type="spellStart"/>
            <w:r w:rsidRPr="0028296B">
              <w:rPr>
                <w:rFonts w:ascii="Corbel" w:hAnsi="Corbel" w:cs="Calibri"/>
              </w:rPr>
              <w:t>szczególnym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proofErr w:type="spellStart"/>
            <w:r w:rsidRPr="0028296B">
              <w:rPr>
                <w:rFonts w:ascii="Corbel" w:hAnsi="Corbel" w:cs="Calibri"/>
              </w:rPr>
              <w:t>uwzględnieniem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proofErr w:type="spellStart"/>
            <w:r w:rsidRPr="0028296B">
              <w:rPr>
                <w:rFonts w:ascii="Corbel" w:hAnsi="Corbel" w:cs="Calibri"/>
              </w:rPr>
              <w:t>dwóch</w:t>
            </w:r>
            <w:proofErr w:type="spellEnd"/>
            <w:r w:rsidRPr="0028296B">
              <w:rPr>
                <w:rFonts w:ascii="Corbel" w:hAnsi="Corbel" w:cs="Calibri"/>
              </w:rPr>
              <w:t xml:space="preserve"> kategorii </w:t>
            </w:r>
            <w:proofErr w:type="spellStart"/>
            <w:r w:rsidRPr="0028296B">
              <w:rPr>
                <w:rFonts w:ascii="Corbel" w:hAnsi="Corbel" w:cs="Calibri"/>
              </w:rPr>
              <w:t>wspólników</w:t>
            </w:r>
            <w:proofErr w:type="spellEnd"/>
            <w:r w:rsidRPr="0028296B">
              <w:rPr>
                <w:rFonts w:ascii="Corbel" w:hAnsi="Corbel" w:cs="Calibri"/>
              </w:rPr>
              <w:t xml:space="preserve"> i ich </w:t>
            </w:r>
            <w:proofErr w:type="spellStart"/>
            <w:r w:rsidRPr="0028296B">
              <w:rPr>
                <w:rFonts w:ascii="Corbel" w:hAnsi="Corbel" w:cs="Calibri"/>
              </w:rPr>
              <w:t>różnorodnej</w:t>
            </w:r>
            <w:proofErr w:type="spellEnd"/>
            <w:r w:rsidRPr="0028296B">
              <w:rPr>
                <w:rFonts w:ascii="Corbel" w:hAnsi="Corbel" w:cs="Calibri"/>
              </w:rPr>
              <w:t xml:space="preserve"> pozycji prawnej) </w:t>
            </w:r>
          </w:p>
          <w:p w14:paraId="45915027" w14:textId="77777777" w:rsidR="00964000" w:rsidRDefault="00964000" w:rsidP="00964000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Niesamoistny </w:t>
            </w:r>
            <w:proofErr w:type="spellStart"/>
            <w:r w:rsidRPr="0028296B">
              <w:rPr>
                <w:rFonts w:ascii="Corbel" w:hAnsi="Corbel" w:cs="Calibri"/>
              </w:rPr>
              <w:t>sposób</w:t>
            </w:r>
            <w:proofErr w:type="spellEnd"/>
            <w:r w:rsidRPr="0028296B">
              <w:rPr>
                <w:rFonts w:ascii="Corbel" w:hAnsi="Corbel" w:cs="Calibri"/>
              </w:rPr>
              <w:t xml:space="preserve"> regulacji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komandytowej (stosowanie na jej gruncie </w:t>
            </w:r>
            <w:proofErr w:type="spellStart"/>
            <w:r w:rsidRPr="0028296B">
              <w:rPr>
                <w:rFonts w:ascii="Corbel" w:hAnsi="Corbel" w:cs="Calibri"/>
              </w:rPr>
              <w:t>przepisów</w:t>
            </w:r>
            <w:proofErr w:type="spellEnd"/>
            <w:r w:rsidRPr="0028296B">
              <w:rPr>
                <w:rFonts w:ascii="Corbel" w:hAnsi="Corbel" w:cs="Calibri"/>
              </w:rPr>
              <w:t xml:space="preserve"> o </w:t>
            </w:r>
            <w:proofErr w:type="spellStart"/>
            <w:r w:rsidRPr="0028296B">
              <w:rPr>
                <w:rFonts w:ascii="Corbel" w:hAnsi="Corbel" w:cs="Calibri"/>
              </w:rPr>
              <w:t>spółce</w:t>
            </w:r>
            <w:proofErr w:type="spellEnd"/>
            <w:r w:rsidRPr="0028296B">
              <w:rPr>
                <w:rFonts w:ascii="Corbel" w:hAnsi="Corbel" w:cs="Calibri"/>
              </w:rPr>
              <w:t xml:space="preserve"> jawnej) </w:t>
            </w:r>
          </w:p>
          <w:p w14:paraId="72BCD0EA" w14:textId="77777777" w:rsidR="00964000" w:rsidRDefault="00964000" w:rsidP="00964000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Tryb tworzenia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</w:p>
          <w:p w14:paraId="50A79EA9" w14:textId="77777777" w:rsidR="00964000" w:rsidRDefault="00964000" w:rsidP="00964000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Zasady </w:t>
            </w:r>
            <w:proofErr w:type="spellStart"/>
            <w:r w:rsidRPr="0028296B">
              <w:rPr>
                <w:rFonts w:ascii="Corbel" w:hAnsi="Corbel" w:cs="Calibri"/>
              </w:rPr>
              <w:t>odpowiedzialności</w:t>
            </w:r>
            <w:proofErr w:type="spellEnd"/>
            <w:r w:rsidRPr="0028296B">
              <w:rPr>
                <w:rFonts w:ascii="Corbel" w:hAnsi="Corbel" w:cs="Calibri"/>
              </w:rPr>
              <w:t xml:space="preserve"> za </w:t>
            </w:r>
            <w:proofErr w:type="spellStart"/>
            <w:r w:rsidRPr="0028296B">
              <w:rPr>
                <w:rFonts w:ascii="Corbel" w:hAnsi="Corbel" w:cs="Calibri"/>
              </w:rPr>
              <w:t>zobowiązania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(</w:t>
            </w:r>
            <w:proofErr w:type="spellStart"/>
            <w:r w:rsidRPr="0028296B">
              <w:rPr>
                <w:rFonts w:ascii="Corbel" w:hAnsi="Corbel" w:cs="Calibri"/>
              </w:rPr>
              <w:t>zróżnicowana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proofErr w:type="spellStart"/>
            <w:r w:rsidRPr="0028296B">
              <w:rPr>
                <w:rFonts w:ascii="Corbel" w:hAnsi="Corbel" w:cs="Calibri"/>
              </w:rPr>
              <w:t>odpowiedzialnośc</w:t>
            </w:r>
            <w:proofErr w:type="spellEnd"/>
            <w:r w:rsidRPr="0028296B">
              <w:rPr>
                <w:rFonts w:ascii="Corbel" w:hAnsi="Corbel" w:cs="Calibri"/>
              </w:rPr>
              <w:t xml:space="preserve">́ komandytariusza i komplementariusza, istota sumy komandytowej jako </w:t>
            </w:r>
            <w:proofErr w:type="spellStart"/>
            <w:r w:rsidRPr="0028296B">
              <w:rPr>
                <w:rFonts w:ascii="Corbel" w:hAnsi="Corbel" w:cs="Calibri"/>
              </w:rPr>
              <w:t>górnej</w:t>
            </w:r>
            <w:proofErr w:type="spellEnd"/>
            <w:r w:rsidRPr="0028296B">
              <w:rPr>
                <w:rFonts w:ascii="Corbel" w:hAnsi="Corbel" w:cs="Calibri"/>
              </w:rPr>
              <w:t xml:space="preserve"> granicy </w:t>
            </w:r>
            <w:proofErr w:type="spellStart"/>
            <w:r w:rsidRPr="0028296B">
              <w:rPr>
                <w:rFonts w:ascii="Corbel" w:hAnsi="Corbel" w:cs="Calibri"/>
              </w:rPr>
              <w:t>odpowiedzialności</w:t>
            </w:r>
            <w:proofErr w:type="spellEnd"/>
            <w:r w:rsidRPr="0028296B">
              <w:rPr>
                <w:rFonts w:ascii="Corbel" w:hAnsi="Corbel" w:cs="Calibri"/>
              </w:rPr>
              <w:t xml:space="preserve"> za </w:t>
            </w:r>
            <w:proofErr w:type="spellStart"/>
            <w:r w:rsidRPr="0028296B">
              <w:rPr>
                <w:rFonts w:ascii="Corbel" w:hAnsi="Corbel" w:cs="Calibri"/>
              </w:rPr>
              <w:t>zobowiązania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oraz znaczenie wniesienia wkładu do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przez komandytariusza dla zakresu jego </w:t>
            </w:r>
            <w:proofErr w:type="spellStart"/>
            <w:r w:rsidRPr="0028296B">
              <w:rPr>
                <w:rFonts w:ascii="Corbel" w:hAnsi="Corbel" w:cs="Calibri"/>
              </w:rPr>
              <w:t>odpowiedzialności</w:t>
            </w:r>
            <w:proofErr w:type="spellEnd"/>
            <w:r w:rsidRPr="0028296B">
              <w:rPr>
                <w:rFonts w:ascii="Corbel" w:hAnsi="Corbel" w:cs="Calibri"/>
              </w:rPr>
              <w:t xml:space="preserve"> za </w:t>
            </w:r>
            <w:proofErr w:type="spellStart"/>
            <w:r w:rsidRPr="0028296B">
              <w:rPr>
                <w:rFonts w:ascii="Corbel" w:hAnsi="Corbel" w:cs="Calibri"/>
              </w:rPr>
              <w:t>zobowiązania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) </w:t>
            </w:r>
          </w:p>
          <w:p w14:paraId="497EAAC3" w14:textId="77777777" w:rsidR="00964000" w:rsidRDefault="00964000" w:rsidP="00964000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Udział w zyskach i stratach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</w:p>
          <w:p w14:paraId="1B69CDDD" w14:textId="77777777" w:rsidR="00964000" w:rsidRDefault="00964000" w:rsidP="00964000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Zasady reprezentowania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i prowadzenie spraw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(wskazanie na ułomną pozycję komandytariusza w tym zakresie) </w:t>
            </w:r>
          </w:p>
          <w:p w14:paraId="450B54A7" w14:textId="77777777" w:rsidR="00964000" w:rsidRPr="00444BDC" w:rsidRDefault="00964000" w:rsidP="00964000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28296B">
              <w:rPr>
                <w:rFonts w:ascii="Corbel" w:hAnsi="Corbel" w:cs="Calibri"/>
              </w:rPr>
              <w:t xml:space="preserve">Przyczyny </w:t>
            </w:r>
            <w:proofErr w:type="spellStart"/>
            <w:r w:rsidRPr="0028296B">
              <w:rPr>
                <w:rFonts w:ascii="Corbel" w:hAnsi="Corbel" w:cs="Calibri"/>
              </w:rPr>
              <w:t>rozwiązania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i </w:t>
            </w:r>
            <w:proofErr w:type="spellStart"/>
            <w:r w:rsidRPr="0028296B">
              <w:rPr>
                <w:rFonts w:ascii="Corbel" w:hAnsi="Corbel" w:cs="Calibri"/>
              </w:rPr>
              <w:t>postępowanie</w:t>
            </w:r>
            <w:proofErr w:type="spellEnd"/>
            <w:r w:rsidRPr="0028296B">
              <w:rPr>
                <w:rFonts w:ascii="Corbel" w:hAnsi="Corbel" w:cs="Calibri"/>
              </w:rPr>
              <w:t xml:space="preserve"> likwidacyjne </w:t>
            </w:r>
          </w:p>
        </w:tc>
      </w:tr>
      <w:tr w:rsidR="00964000" w:rsidRPr="00AC45DA" w14:paraId="53E93437" w14:textId="77777777" w:rsidTr="00964000">
        <w:tc>
          <w:tcPr>
            <w:tcW w:w="9639" w:type="dxa"/>
          </w:tcPr>
          <w:p w14:paraId="54AFD08C" w14:textId="0A8DAF2D" w:rsidR="00964000" w:rsidRPr="0028296B" w:rsidRDefault="00964000" w:rsidP="00A24EBD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W</w:t>
            </w:r>
            <w:r w:rsidR="00851D38">
              <w:rPr>
                <w:rFonts w:ascii="Corbel" w:hAnsi="Corbel"/>
              </w:rPr>
              <w:t>7</w:t>
            </w:r>
            <w:r w:rsidRPr="0028296B">
              <w:rPr>
                <w:rFonts w:ascii="Corbel" w:hAnsi="Corbel" w:cs="Calibri"/>
              </w:rPr>
              <w:t xml:space="preserve">-Spółka partnerska </w:t>
            </w:r>
          </w:p>
          <w:p w14:paraId="77E0642C" w14:textId="77777777" w:rsidR="00964000" w:rsidRPr="00021DE2" w:rsidRDefault="00964000" w:rsidP="00964000">
            <w:pPr>
              <w:pStyle w:val="NormalnyWeb"/>
              <w:numPr>
                <w:ilvl w:val="0"/>
                <w:numId w:val="11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Natura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partnerskiej (ze </w:t>
            </w:r>
            <w:proofErr w:type="spellStart"/>
            <w:r w:rsidRPr="0028296B">
              <w:rPr>
                <w:rFonts w:ascii="Corbel" w:hAnsi="Corbel" w:cs="Calibri"/>
              </w:rPr>
              <w:t>szczególnym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proofErr w:type="spellStart"/>
            <w:r w:rsidRPr="00444BDC">
              <w:rPr>
                <w:rFonts w:ascii="Corbel" w:hAnsi="Corbel" w:cs="Calibri"/>
              </w:rPr>
              <w:t>uwzględnieniem</w:t>
            </w:r>
            <w:proofErr w:type="spellEnd"/>
            <w:r w:rsidRPr="00444BDC">
              <w:rPr>
                <w:rFonts w:ascii="Corbel" w:hAnsi="Corbel" w:cs="Calibri"/>
              </w:rPr>
              <w:t xml:space="preserve"> </w:t>
            </w:r>
            <w:proofErr w:type="spellStart"/>
            <w:r w:rsidRPr="00444BDC">
              <w:rPr>
                <w:rFonts w:ascii="Corbel" w:hAnsi="Corbel" w:cs="Calibri"/>
              </w:rPr>
              <w:t>ograniczen</w:t>
            </w:r>
            <w:proofErr w:type="spellEnd"/>
            <w:r w:rsidRPr="00444BDC">
              <w:rPr>
                <w:rFonts w:ascii="Corbel" w:hAnsi="Corbel" w:cs="Calibri"/>
              </w:rPr>
              <w:t xml:space="preserve">́ podmiotowych co do </w:t>
            </w:r>
            <w:proofErr w:type="spellStart"/>
            <w:r w:rsidRPr="00021DE2">
              <w:rPr>
                <w:rFonts w:ascii="Corbel" w:hAnsi="Corbel" w:cs="Calibri"/>
              </w:rPr>
              <w:t>osób</w:t>
            </w:r>
            <w:proofErr w:type="spellEnd"/>
            <w:r w:rsidRPr="00021DE2">
              <w:rPr>
                <w:rFonts w:ascii="Corbel" w:hAnsi="Corbel" w:cs="Calibri"/>
              </w:rPr>
              <w:t xml:space="preserve"> </w:t>
            </w:r>
            <w:proofErr w:type="spellStart"/>
            <w:r w:rsidRPr="00021DE2">
              <w:rPr>
                <w:rFonts w:ascii="Corbel" w:hAnsi="Corbel" w:cs="Calibri"/>
              </w:rPr>
              <w:t>mogących</w:t>
            </w:r>
            <w:proofErr w:type="spellEnd"/>
            <w:r w:rsidRPr="00021DE2">
              <w:rPr>
                <w:rFonts w:ascii="Corbel" w:hAnsi="Corbel" w:cs="Calibri"/>
              </w:rPr>
              <w:t xml:space="preserve"> </w:t>
            </w:r>
            <w:proofErr w:type="spellStart"/>
            <w:r w:rsidRPr="00021DE2">
              <w:rPr>
                <w:rFonts w:ascii="Corbel" w:hAnsi="Corbel" w:cs="Calibri"/>
              </w:rPr>
              <w:t>tworzyc</w:t>
            </w:r>
            <w:proofErr w:type="spellEnd"/>
            <w:r w:rsidRPr="00021DE2">
              <w:rPr>
                <w:rFonts w:ascii="Corbel" w:hAnsi="Corbel" w:cs="Calibri"/>
              </w:rPr>
              <w:t xml:space="preserve">́ tę </w:t>
            </w:r>
            <w:proofErr w:type="spellStart"/>
            <w:r w:rsidRPr="00021DE2">
              <w:rPr>
                <w:rFonts w:ascii="Corbel" w:hAnsi="Corbel" w:cs="Calibri"/>
              </w:rPr>
              <w:t>spółke</w:t>
            </w:r>
            <w:proofErr w:type="spellEnd"/>
            <w:r w:rsidRPr="00021DE2">
              <w:rPr>
                <w:rFonts w:ascii="Corbel" w:hAnsi="Corbel" w:cs="Calibri"/>
              </w:rPr>
              <w:t xml:space="preserve">̨) </w:t>
            </w:r>
          </w:p>
          <w:p w14:paraId="766FD99A" w14:textId="77777777" w:rsidR="00964000" w:rsidRPr="00444BDC" w:rsidRDefault="00964000" w:rsidP="00964000">
            <w:pPr>
              <w:pStyle w:val="NormalnyWeb"/>
              <w:numPr>
                <w:ilvl w:val="0"/>
                <w:numId w:val="11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Niesamoistny </w:t>
            </w:r>
            <w:proofErr w:type="spellStart"/>
            <w:r w:rsidRPr="0028296B">
              <w:rPr>
                <w:rFonts w:ascii="Corbel" w:hAnsi="Corbel" w:cs="Calibri"/>
              </w:rPr>
              <w:t>sposób</w:t>
            </w:r>
            <w:proofErr w:type="spellEnd"/>
            <w:r w:rsidRPr="0028296B">
              <w:rPr>
                <w:rFonts w:ascii="Corbel" w:hAnsi="Corbel" w:cs="Calibri"/>
              </w:rPr>
              <w:t xml:space="preserve"> regulacji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partnerskiej </w:t>
            </w:r>
            <w:r w:rsidRPr="00444BDC">
              <w:rPr>
                <w:rFonts w:ascii="Corbel" w:hAnsi="Corbel" w:cs="Calibri"/>
              </w:rPr>
              <w:t xml:space="preserve">(stosowanie na jej gruncie </w:t>
            </w:r>
            <w:proofErr w:type="spellStart"/>
            <w:r w:rsidRPr="00444BDC">
              <w:rPr>
                <w:rFonts w:ascii="Corbel" w:hAnsi="Corbel" w:cs="Calibri"/>
              </w:rPr>
              <w:t>przepisów</w:t>
            </w:r>
            <w:proofErr w:type="spellEnd"/>
            <w:r>
              <w:rPr>
                <w:rFonts w:ascii="Corbel" w:hAnsi="Corbel" w:cs="Calibri"/>
              </w:rPr>
              <w:t xml:space="preserve"> </w:t>
            </w:r>
            <w:r w:rsidRPr="00444BDC">
              <w:rPr>
                <w:rFonts w:ascii="Corbel" w:hAnsi="Corbel" w:cs="Calibri"/>
              </w:rPr>
              <w:t xml:space="preserve">o </w:t>
            </w:r>
            <w:proofErr w:type="spellStart"/>
            <w:r w:rsidRPr="00444BDC">
              <w:rPr>
                <w:rFonts w:ascii="Corbel" w:hAnsi="Corbel" w:cs="Calibri"/>
              </w:rPr>
              <w:t>spółce</w:t>
            </w:r>
            <w:proofErr w:type="spellEnd"/>
            <w:r w:rsidRPr="00444BDC">
              <w:rPr>
                <w:rFonts w:ascii="Corbel" w:hAnsi="Corbel" w:cs="Calibri"/>
              </w:rPr>
              <w:t xml:space="preserve"> jawnej) </w:t>
            </w:r>
          </w:p>
          <w:p w14:paraId="3BFBDF42" w14:textId="77777777" w:rsidR="00964000" w:rsidRPr="00444BDC" w:rsidRDefault="00964000" w:rsidP="00964000">
            <w:pPr>
              <w:pStyle w:val="NormalnyWeb"/>
              <w:numPr>
                <w:ilvl w:val="0"/>
                <w:numId w:val="11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Zasady </w:t>
            </w:r>
            <w:proofErr w:type="spellStart"/>
            <w:r w:rsidRPr="0028296B">
              <w:rPr>
                <w:rFonts w:ascii="Corbel" w:hAnsi="Corbel" w:cs="Calibri"/>
              </w:rPr>
              <w:t>odpowiedzialności</w:t>
            </w:r>
            <w:proofErr w:type="spellEnd"/>
            <w:r w:rsidRPr="0028296B">
              <w:rPr>
                <w:rFonts w:ascii="Corbel" w:hAnsi="Corbel" w:cs="Calibri"/>
              </w:rPr>
              <w:t xml:space="preserve"> za </w:t>
            </w:r>
            <w:proofErr w:type="spellStart"/>
            <w:r w:rsidRPr="0028296B">
              <w:rPr>
                <w:rFonts w:ascii="Corbel" w:hAnsi="Corbel" w:cs="Calibri"/>
              </w:rPr>
              <w:t>zobowiązania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>
              <w:rPr>
                <w:rFonts w:ascii="Corbel" w:hAnsi="Corbel" w:cs="Calibri"/>
              </w:rPr>
              <w:t xml:space="preserve"> </w:t>
            </w:r>
            <w:r w:rsidRPr="00444BDC">
              <w:rPr>
                <w:rFonts w:ascii="Corbel" w:hAnsi="Corbel" w:cs="Calibri"/>
              </w:rPr>
              <w:t xml:space="preserve">(zindywidualizowana </w:t>
            </w:r>
            <w:proofErr w:type="spellStart"/>
            <w:r w:rsidRPr="00444BDC">
              <w:rPr>
                <w:rFonts w:ascii="Corbel" w:hAnsi="Corbel" w:cs="Calibri"/>
              </w:rPr>
              <w:t>odpowiedzialnośc</w:t>
            </w:r>
            <w:proofErr w:type="spellEnd"/>
            <w:r w:rsidRPr="00444BDC">
              <w:rPr>
                <w:rFonts w:ascii="Corbel" w:hAnsi="Corbel" w:cs="Calibri"/>
              </w:rPr>
              <w:t xml:space="preserve">́ </w:t>
            </w:r>
            <w:proofErr w:type="spellStart"/>
            <w:r w:rsidRPr="00444BDC">
              <w:rPr>
                <w:rFonts w:ascii="Corbel" w:hAnsi="Corbel" w:cs="Calibri"/>
              </w:rPr>
              <w:t>partnerów</w:t>
            </w:r>
            <w:proofErr w:type="spellEnd"/>
            <w:r w:rsidRPr="00444BDC">
              <w:rPr>
                <w:rFonts w:ascii="Corbel" w:hAnsi="Corbel" w:cs="Calibri"/>
              </w:rPr>
              <w:t xml:space="preserve">) </w:t>
            </w:r>
          </w:p>
          <w:p w14:paraId="48B0B99F" w14:textId="77777777" w:rsidR="00964000" w:rsidRPr="0028296B" w:rsidRDefault="00964000" w:rsidP="00964000">
            <w:pPr>
              <w:pStyle w:val="NormalnyWeb"/>
              <w:numPr>
                <w:ilvl w:val="0"/>
                <w:numId w:val="11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Udział w zyskach i stratach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</w:p>
          <w:p w14:paraId="3ECDF003" w14:textId="77777777" w:rsidR="00964000" w:rsidRPr="00444BDC" w:rsidRDefault="00964000" w:rsidP="00964000">
            <w:pPr>
              <w:pStyle w:val="NormalnyWeb"/>
              <w:numPr>
                <w:ilvl w:val="0"/>
                <w:numId w:val="11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Zasady reprezentowania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i prowadzenia spraw </w:t>
            </w:r>
            <w:proofErr w:type="spellStart"/>
            <w:r w:rsidRPr="00444BDC">
              <w:rPr>
                <w:rFonts w:ascii="Corbel" w:hAnsi="Corbel" w:cs="Calibri"/>
              </w:rPr>
              <w:t>spółki</w:t>
            </w:r>
            <w:proofErr w:type="spellEnd"/>
            <w:r w:rsidRPr="00444BDC">
              <w:rPr>
                <w:rFonts w:ascii="Corbel" w:hAnsi="Corbel" w:cs="Calibri"/>
              </w:rPr>
              <w:t xml:space="preserve"> (</w:t>
            </w:r>
            <w:proofErr w:type="spellStart"/>
            <w:r w:rsidRPr="00444BDC">
              <w:rPr>
                <w:rFonts w:ascii="Corbel" w:hAnsi="Corbel" w:cs="Calibri"/>
              </w:rPr>
              <w:t>zarząd</w:t>
            </w:r>
            <w:proofErr w:type="spellEnd"/>
            <w:r w:rsidRPr="00444BDC">
              <w:rPr>
                <w:rFonts w:ascii="Corbel" w:hAnsi="Corbel" w:cs="Calibri"/>
              </w:rPr>
              <w:t xml:space="preserve"> </w:t>
            </w:r>
            <w:proofErr w:type="spellStart"/>
            <w:r w:rsidRPr="00444BDC">
              <w:rPr>
                <w:rFonts w:ascii="Corbel" w:hAnsi="Corbel" w:cs="Calibri"/>
              </w:rPr>
              <w:t>spółki</w:t>
            </w:r>
            <w:proofErr w:type="spellEnd"/>
            <w:r w:rsidRPr="00444BDC">
              <w:rPr>
                <w:rFonts w:ascii="Corbel" w:hAnsi="Corbel" w:cs="Calibri"/>
              </w:rPr>
              <w:t xml:space="preserve"> jako </w:t>
            </w:r>
            <w:proofErr w:type="spellStart"/>
            <w:r w:rsidRPr="00444BDC">
              <w:rPr>
                <w:rFonts w:ascii="Corbel" w:hAnsi="Corbel" w:cs="Calibri"/>
              </w:rPr>
              <w:t>wyjątek</w:t>
            </w:r>
            <w:proofErr w:type="spellEnd"/>
            <w:r w:rsidRPr="00444BDC">
              <w:rPr>
                <w:rFonts w:ascii="Corbel" w:hAnsi="Corbel" w:cs="Calibri"/>
              </w:rPr>
              <w:t xml:space="preserve">) </w:t>
            </w:r>
          </w:p>
          <w:p w14:paraId="7D7D8877" w14:textId="77777777" w:rsidR="00964000" w:rsidRPr="0028296B" w:rsidRDefault="00964000" w:rsidP="00964000">
            <w:pPr>
              <w:pStyle w:val="NormalnyWeb"/>
              <w:numPr>
                <w:ilvl w:val="0"/>
                <w:numId w:val="11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Przyczyny </w:t>
            </w:r>
            <w:proofErr w:type="spellStart"/>
            <w:r w:rsidRPr="0028296B">
              <w:rPr>
                <w:rFonts w:ascii="Corbel" w:hAnsi="Corbel" w:cs="Calibri"/>
              </w:rPr>
              <w:t>rozwiązania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i </w:t>
            </w:r>
            <w:proofErr w:type="spellStart"/>
            <w:r w:rsidRPr="0028296B">
              <w:rPr>
                <w:rFonts w:ascii="Corbel" w:hAnsi="Corbel" w:cs="Calibri"/>
              </w:rPr>
              <w:t>postępowanie</w:t>
            </w:r>
            <w:proofErr w:type="spellEnd"/>
            <w:r w:rsidRPr="0028296B">
              <w:rPr>
                <w:rFonts w:ascii="Corbel" w:hAnsi="Corbel" w:cs="Calibri"/>
              </w:rPr>
              <w:t xml:space="preserve"> likwidacyjne </w:t>
            </w:r>
          </w:p>
        </w:tc>
      </w:tr>
      <w:tr w:rsidR="00964000" w:rsidRPr="00AC45DA" w14:paraId="178FA503" w14:textId="77777777" w:rsidTr="00964000">
        <w:tc>
          <w:tcPr>
            <w:tcW w:w="9639" w:type="dxa"/>
          </w:tcPr>
          <w:p w14:paraId="34850CE7" w14:textId="4762D09C" w:rsidR="00964000" w:rsidRPr="0028296B" w:rsidRDefault="00964000" w:rsidP="00A24EBD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W</w:t>
            </w:r>
            <w:r w:rsidR="00851D38">
              <w:rPr>
                <w:rFonts w:ascii="Corbel" w:hAnsi="Corbel"/>
              </w:rPr>
              <w:t>8</w:t>
            </w:r>
            <w:r w:rsidRPr="0028296B">
              <w:rPr>
                <w:rFonts w:ascii="Corbel" w:hAnsi="Corbel"/>
              </w:rPr>
              <w:t>-</w:t>
            </w:r>
            <w:r w:rsidRPr="0028296B">
              <w:rPr>
                <w:rFonts w:ascii="Corbel" w:hAnsi="Corbel" w:cs="Calibri"/>
              </w:rPr>
              <w:t xml:space="preserve">Spółka komandytowo-akcyjna </w:t>
            </w:r>
          </w:p>
          <w:p w14:paraId="6F4CDB79" w14:textId="77777777" w:rsidR="00964000" w:rsidRPr="00444BDC" w:rsidRDefault="00964000" w:rsidP="00964000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Natura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komandytowej (ze </w:t>
            </w:r>
            <w:proofErr w:type="spellStart"/>
            <w:r w:rsidRPr="0028296B">
              <w:rPr>
                <w:rFonts w:ascii="Corbel" w:hAnsi="Corbel" w:cs="Calibri"/>
              </w:rPr>
              <w:t>szczególnym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proofErr w:type="spellStart"/>
            <w:r w:rsidRPr="00444BDC">
              <w:rPr>
                <w:rFonts w:ascii="Corbel" w:hAnsi="Corbel" w:cs="Calibri"/>
              </w:rPr>
              <w:t>uwzględnieniem</w:t>
            </w:r>
            <w:proofErr w:type="spellEnd"/>
            <w:r w:rsidRPr="00444BDC">
              <w:rPr>
                <w:rFonts w:ascii="Corbel" w:hAnsi="Corbel" w:cs="Calibri"/>
              </w:rPr>
              <w:t xml:space="preserve"> </w:t>
            </w:r>
            <w:proofErr w:type="spellStart"/>
            <w:r w:rsidRPr="00444BDC">
              <w:rPr>
                <w:rFonts w:ascii="Corbel" w:hAnsi="Corbel" w:cs="Calibri"/>
              </w:rPr>
              <w:t>dwóch</w:t>
            </w:r>
            <w:proofErr w:type="spellEnd"/>
            <w:r w:rsidRPr="00444BDC">
              <w:rPr>
                <w:rFonts w:ascii="Corbel" w:hAnsi="Corbel" w:cs="Calibri"/>
              </w:rPr>
              <w:t xml:space="preserve"> kategorii</w:t>
            </w:r>
            <w:r>
              <w:rPr>
                <w:rFonts w:ascii="Corbel" w:hAnsi="Corbel" w:cs="Calibri"/>
              </w:rPr>
              <w:t xml:space="preserve"> </w:t>
            </w:r>
            <w:proofErr w:type="spellStart"/>
            <w:r w:rsidRPr="00444BDC">
              <w:rPr>
                <w:rFonts w:ascii="Corbel" w:hAnsi="Corbel" w:cs="Calibri"/>
              </w:rPr>
              <w:t>wspólników</w:t>
            </w:r>
            <w:proofErr w:type="spellEnd"/>
            <w:r w:rsidRPr="00444BDC">
              <w:rPr>
                <w:rFonts w:ascii="Corbel" w:hAnsi="Corbel" w:cs="Calibri"/>
              </w:rPr>
              <w:t xml:space="preserve"> i ich </w:t>
            </w:r>
            <w:proofErr w:type="spellStart"/>
            <w:r w:rsidRPr="00444BDC">
              <w:rPr>
                <w:rFonts w:ascii="Corbel" w:hAnsi="Corbel" w:cs="Calibri"/>
              </w:rPr>
              <w:t>różnorodnej</w:t>
            </w:r>
            <w:proofErr w:type="spellEnd"/>
            <w:r w:rsidRPr="00444BDC">
              <w:rPr>
                <w:rFonts w:ascii="Corbel" w:hAnsi="Corbel" w:cs="Calibri"/>
              </w:rPr>
              <w:t xml:space="preserve"> pozycji prawnej) </w:t>
            </w:r>
          </w:p>
          <w:p w14:paraId="728C9DD3" w14:textId="77777777" w:rsidR="00964000" w:rsidRPr="00444BDC" w:rsidRDefault="00964000" w:rsidP="00964000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proofErr w:type="spellStart"/>
            <w:r w:rsidRPr="0028296B">
              <w:rPr>
                <w:rFonts w:ascii="Corbel" w:hAnsi="Corbel" w:cs="Calibri"/>
              </w:rPr>
              <w:t>Sposób</w:t>
            </w:r>
            <w:proofErr w:type="spellEnd"/>
            <w:r w:rsidRPr="0028296B">
              <w:rPr>
                <w:rFonts w:ascii="Corbel" w:hAnsi="Corbel" w:cs="Calibri"/>
              </w:rPr>
              <w:t xml:space="preserve"> regulacji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komandytowo-akcyjnej </w:t>
            </w:r>
            <w:r w:rsidRPr="00444BDC">
              <w:rPr>
                <w:rFonts w:ascii="Corbel" w:hAnsi="Corbel" w:cs="Calibri"/>
              </w:rPr>
              <w:t xml:space="preserve">(stosowanie </w:t>
            </w:r>
            <w:proofErr w:type="spellStart"/>
            <w:r w:rsidRPr="00444BDC">
              <w:rPr>
                <w:rFonts w:ascii="Corbel" w:hAnsi="Corbel" w:cs="Calibri"/>
              </w:rPr>
              <w:t>przepisów</w:t>
            </w:r>
            <w:proofErr w:type="spellEnd"/>
            <w:r w:rsidRPr="00444BDC">
              <w:rPr>
                <w:rFonts w:ascii="Corbel" w:hAnsi="Corbel" w:cs="Calibri"/>
              </w:rPr>
              <w:t xml:space="preserve"> o </w:t>
            </w:r>
            <w:proofErr w:type="spellStart"/>
            <w:r w:rsidRPr="00444BDC">
              <w:rPr>
                <w:rFonts w:ascii="Corbel" w:hAnsi="Corbel" w:cs="Calibri"/>
              </w:rPr>
              <w:t>spółce</w:t>
            </w:r>
            <w:proofErr w:type="spellEnd"/>
            <w:r w:rsidRPr="00444BDC">
              <w:rPr>
                <w:rFonts w:ascii="Corbel" w:hAnsi="Corbel" w:cs="Calibri"/>
              </w:rPr>
              <w:t xml:space="preserve"> jawnej i </w:t>
            </w:r>
            <w:proofErr w:type="spellStart"/>
            <w:r w:rsidRPr="00444BDC">
              <w:rPr>
                <w:rFonts w:ascii="Corbel" w:hAnsi="Corbel" w:cs="Calibri"/>
              </w:rPr>
              <w:t>spółce</w:t>
            </w:r>
            <w:proofErr w:type="spellEnd"/>
            <w:r w:rsidRPr="00444BDC">
              <w:rPr>
                <w:rFonts w:ascii="Corbel" w:hAnsi="Corbel" w:cs="Calibri"/>
              </w:rPr>
              <w:t xml:space="preserve"> akcyjnej) </w:t>
            </w:r>
          </w:p>
        </w:tc>
      </w:tr>
      <w:tr w:rsidR="00964000" w:rsidRPr="00AC45DA" w14:paraId="1E55BE4A" w14:textId="77777777" w:rsidTr="00964000">
        <w:tc>
          <w:tcPr>
            <w:tcW w:w="9639" w:type="dxa"/>
          </w:tcPr>
          <w:p w14:paraId="7CBA1337" w14:textId="092A4855" w:rsidR="00964000" w:rsidRPr="0028296B" w:rsidRDefault="00964000" w:rsidP="00A24EBD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W</w:t>
            </w:r>
            <w:r w:rsidR="00851D38">
              <w:rPr>
                <w:rFonts w:ascii="Corbel" w:hAnsi="Corbel"/>
              </w:rPr>
              <w:t>9</w:t>
            </w:r>
            <w:r w:rsidRPr="0028296B">
              <w:rPr>
                <w:rFonts w:ascii="Corbel" w:hAnsi="Corbel"/>
              </w:rPr>
              <w:t>-</w:t>
            </w:r>
            <w:r w:rsidRPr="0028296B">
              <w:rPr>
                <w:rFonts w:ascii="Corbel" w:hAnsi="Corbel" w:cs="Calibri"/>
              </w:rPr>
              <w:t xml:space="preserve">Spółka z ograniczoną </w:t>
            </w:r>
            <w:proofErr w:type="spellStart"/>
            <w:r w:rsidRPr="0028296B">
              <w:rPr>
                <w:rFonts w:ascii="Corbel" w:hAnsi="Corbel" w:cs="Calibri"/>
              </w:rPr>
              <w:t>odpowiedzialnościa</w:t>
            </w:r>
            <w:proofErr w:type="spellEnd"/>
            <w:r w:rsidRPr="0028296B">
              <w:rPr>
                <w:rFonts w:ascii="Corbel" w:hAnsi="Corbel" w:cs="Calibri"/>
              </w:rPr>
              <w:t xml:space="preserve">̨ </w:t>
            </w:r>
          </w:p>
          <w:p w14:paraId="09802EDA" w14:textId="77777777" w:rsidR="00964000" w:rsidRPr="0028296B" w:rsidRDefault="00964000" w:rsidP="00964000">
            <w:pPr>
              <w:pStyle w:val="NormalnyWeb"/>
              <w:numPr>
                <w:ilvl w:val="0"/>
                <w:numId w:val="6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Istota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z o.o. jako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kapitałowej </w:t>
            </w:r>
          </w:p>
          <w:p w14:paraId="15921D11" w14:textId="77777777" w:rsidR="00964000" w:rsidRPr="0028296B" w:rsidRDefault="00964000" w:rsidP="00964000">
            <w:pPr>
              <w:pStyle w:val="NormalnyWeb"/>
              <w:numPr>
                <w:ilvl w:val="0"/>
                <w:numId w:val="6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lastRenderedPageBreak/>
              <w:t xml:space="preserve">Tryb tworzenia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</w:p>
          <w:p w14:paraId="2171CDAD" w14:textId="77777777" w:rsidR="00964000" w:rsidRPr="0028296B" w:rsidRDefault="00964000" w:rsidP="00964000">
            <w:pPr>
              <w:pStyle w:val="NormalnyWeb"/>
              <w:numPr>
                <w:ilvl w:val="0"/>
                <w:numId w:val="6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Kapitał zakładowy </w:t>
            </w:r>
          </w:p>
          <w:p w14:paraId="25EC17AD" w14:textId="77777777" w:rsidR="00964000" w:rsidRPr="0028296B" w:rsidRDefault="00964000" w:rsidP="00964000">
            <w:pPr>
              <w:pStyle w:val="NormalnyWeb"/>
              <w:numPr>
                <w:ilvl w:val="0"/>
                <w:numId w:val="6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Prawa i </w:t>
            </w:r>
            <w:proofErr w:type="spellStart"/>
            <w:r w:rsidRPr="0028296B">
              <w:rPr>
                <w:rFonts w:ascii="Corbel" w:hAnsi="Corbel" w:cs="Calibri"/>
              </w:rPr>
              <w:t>obowiązki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proofErr w:type="spellStart"/>
            <w:r w:rsidRPr="0028296B">
              <w:rPr>
                <w:rFonts w:ascii="Corbel" w:hAnsi="Corbel" w:cs="Calibri"/>
              </w:rPr>
              <w:t>wspólników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</w:p>
          <w:p w14:paraId="6D5519AB" w14:textId="77777777" w:rsidR="00964000" w:rsidRPr="0028296B" w:rsidRDefault="00964000" w:rsidP="00964000">
            <w:pPr>
              <w:pStyle w:val="NormalnyWeb"/>
              <w:numPr>
                <w:ilvl w:val="0"/>
                <w:numId w:val="6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Organy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</w:p>
          <w:p w14:paraId="74C69C72" w14:textId="77777777" w:rsidR="00964000" w:rsidRPr="0028296B" w:rsidRDefault="00964000" w:rsidP="00964000">
            <w:pPr>
              <w:pStyle w:val="NormalnyWeb"/>
              <w:numPr>
                <w:ilvl w:val="0"/>
                <w:numId w:val="6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proofErr w:type="spellStart"/>
            <w:r w:rsidRPr="0028296B">
              <w:rPr>
                <w:rFonts w:ascii="Corbel" w:hAnsi="Corbel" w:cs="Calibri"/>
              </w:rPr>
              <w:t>Odpowiedzialnośc</w:t>
            </w:r>
            <w:proofErr w:type="spellEnd"/>
            <w:r w:rsidRPr="0028296B">
              <w:rPr>
                <w:rFonts w:ascii="Corbel" w:hAnsi="Corbel" w:cs="Calibri"/>
              </w:rPr>
              <w:t xml:space="preserve">́ cywilnoprawna w </w:t>
            </w:r>
            <w:proofErr w:type="spellStart"/>
            <w:r w:rsidRPr="0028296B">
              <w:rPr>
                <w:rFonts w:ascii="Corbel" w:hAnsi="Corbel" w:cs="Calibri"/>
              </w:rPr>
              <w:t>spółce</w:t>
            </w:r>
            <w:proofErr w:type="spellEnd"/>
            <w:r w:rsidRPr="0028296B">
              <w:rPr>
                <w:rFonts w:ascii="Corbel" w:hAnsi="Corbel" w:cs="Calibri"/>
              </w:rPr>
              <w:t xml:space="preserve"> z o.o. </w:t>
            </w:r>
          </w:p>
          <w:p w14:paraId="026CADD7" w14:textId="77777777" w:rsidR="00964000" w:rsidRPr="004D407D" w:rsidRDefault="00964000" w:rsidP="00964000">
            <w:pPr>
              <w:pStyle w:val="NormalnyWeb"/>
              <w:numPr>
                <w:ilvl w:val="0"/>
                <w:numId w:val="6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proofErr w:type="spellStart"/>
            <w:r w:rsidRPr="0028296B">
              <w:rPr>
                <w:rFonts w:ascii="Corbel" w:hAnsi="Corbel" w:cs="Calibri"/>
              </w:rPr>
              <w:t>Rozwiązanie</w:t>
            </w:r>
            <w:proofErr w:type="spellEnd"/>
            <w:r w:rsidRPr="0028296B">
              <w:rPr>
                <w:rFonts w:ascii="Corbel" w:hAnsi="Corbel" w:cs="Calibri"/>
              </w:rPr>
              <w:t xml:space="preserve"> i likwidacja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</w:p>
        </w:tc>
      </w:tr>
      <w:tr w:rsidR="00964000" w:rsidRPr="00AC45DA" w14:paraId="398C10E4" w14:textId="77777777" w:rsidTr="00851D38">
        <w:trPr>
          <w:trHeight w:val="2600"/>
        </w:trPr>
        <w:tc>
          <w:tcPr>
            <w:tcW w:w="9639" w:type="dxa"/>
          </w:tcPr>
          <w:p w14:paraId="5A71E4AA" w14:textId="5461798C" w:rsidR="00964000" w:rsidRPr="0028296B" w:rsidRDefault="00964000" w:rsidP="00A24EBD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lastRenderedPageBreak/>
              <w:t>W</w:t>
            </w:r>
            <w:r w:rsidR="00851D38">
              <w:rPr>
                <w:rFonts w:ascii="Corbel" w:hAnsi="Corbel"/>
              </w:rPr>
              <w:t>10</w:t>
            </w:r>
            <w:r w:rsidRPr="0028296B">
              <w:rPr>
                <w:rFonts w:ascii="Corbel" w:hAnsi="Corbel"/>
              </w:rPr>
              <w:t>-</w:t>
            </w:r>
            <w:r w:rsidRPr="0028296B">
              <w:rPr>
                <w:rFonts w:ascii="Corbel" w:hAnsi="Corbel" w:cs="Calibri"/>
              </w:rPr>
              <w:t xml:space="preserve">Spółka akcyjna </w:t>
            </w:r>
          </w:p>
          <w:p w14:paraId="5E5E3F0C" w14:textId="77777777" w:rsidR="00964000" w:rsidRPr="0028296B" w:rsidRDefault="00964000" w:rsidP="00964000">
            <w:pPr>
              <w:pStyle w:val="NormalnyWeb"/>
              <w:numPr>
                <w:ilvl w:val="0"/>
                <w:numId w:val="7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Istota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akcyjnej jako korporacji otwartej </w:t>
            </w:r>
          </w:p>
          <w:p w14:paraId="60A5A1C6" w14:textId="77777777" w:rsidR="00964000" w:rsidRPr="0028296B" w:rsidRDefault="00964000" w:rsidP="00964000">
            <w:pPr>
              <w:pStyle w:val="NormalnyWeb"/>
              <w:numPr>
                <w:ilvl w:val="0"/>
                <w:numId w:val="7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Tryb tworzenia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</w:p>
          <w:p w14:paraId="4D3C10C8" w14:textId="77777777" w:rsidR="00964000" w:rsidRPr="0028296B" w:rsidRDefault="00964000" w:rsidP="00964000">
            <w:pPr>
              <w:pStyle w:val="NormalnyWeb"/>
              <w:numPr>
                <w:ilvl w:val="0"/>
                <w:numId w:val="7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Kapitał akcyjny </w:t>
            </w:r>
          </w:p>
          <w:p w14:paraId="145C990F" w14:textId="77777777" w:rsidR="00964000" w:rsidRPr="0028296B" w:rsidRDefault="00964000" w:rsidP="00964000">
            <w:pPr>
              <w:pStyle w:val="NormalnyWeb"/>
              <w:numPr>
                <w:ilvl w:val="0"/>
                <w:numId w:val="7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Akcje </w:t>
            </w:r>
          </w:p>
          <w:p w14:paraId="3F68841B" w14:textId="77777777" w:rsidR="00964000" w:rsidRPr="0028296B" w:rsidRDefault="00964000" w:rsidP="00964000">
            <w:pPr>
              <w:pStyle w:val="NormalnyWeb"/>
              <w:numPr>
                <w:ilvl w:val="0"/>
                <w:numId w:val="7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Organy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</w:p>
          <w:p w14:paraId="27A0C75E" w14:textId="77777777" w:rsidR="00964000" w:rsidRPr="0028296B" w:rsidRDefault="00964000" w:rsidP="00964000">
            <w:pPr>
              <w:pStyle w:val="NormalnyWeb"/>
              <w:numPr>
                <w:ilvl w:val="0"/>
                <w:numId w:val="7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proofErr w:type="spellStart"/>
            <w:r w:rsidRPr="0028296B">
              <w:rPr>
                <w:rFonts w:ascii="Corbel" w:hAnsi="Corbel" w:cs="Calibri"/>
              </w:rPr>
              <w:t>Odpowiedzialnośc</w:t>
            </w:r>
            <w:proofErr w:type="spellEnd"/>
            <w:r w:rsidRPr="0028296B">
              <w:rPr>
                <w:rFonts w:ascii="Corbel" w:hAnsi="Corbel" w:cs="Calibri"/>
              </w:rPr>
              <w:t xml:space="preserve">́ cywilnoprawna w </w:t>
            </w:r>
            <w:proofErr w:type="spellStart"/>
            <w:r w:rsidRPr="0028296B">
              <w:rPr>
                <w:rFonts w:ascii="Corbel" w:hAnsi="Corbel" w:cs="Calibri"/>
              </w:rPr>
              <w:t>spółce</w:t>
            </w:r>
            <w:proofErr w:type="spellEnd"/>
            <w:r w:rsidRPr="0028296B">
              <w:rPr>
                <w:rFonts w:ascii="Corbel" w:hAnsi="Corbel" w:cs="Calibri"/>
              </w:rPr>
              <w:t xml:space="preserve"> akcyjnej </w:t>
            </w:r>
          </w:p>
          <w:p w14:paraId="795C4E7B" w14:textId="77777777" w:rsidR="00964000" w:rsidRDefault="00964000" w:rsidP="00964000">
            <w:pPr>
              <w:pStyle w:val="NormalnyWeb"/>
              <w:numPr>
                <w:ilvl w:val="0"/>
                <w:numId w:val="7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proofErr w:type="spellStart"/>
            <w:r w:rsidRPr="0028296B">
              <w:rPr>
                <w:rFonts w:ascii="Corbel" w:hAnsi="Corbel" w:cs="Calibri"/>
              </w:rPr>
              <w:t>Rozwiązanie</w:t>
            </w:r>
            <w:proofErr w:type="spellEnd"/>
            <w:r w:rsidRPr="0028296B">
              <w:rPr>
                <w:rFonts w:ascii="Corbel" w:hAnsi="Corbel" w:cs="Calibri"/>
              </w:rPr>
              <w:t xml:space="preserve"> i likwidacja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</w:p>
          <w:p w14:paraId="5E0D2688" w14:textId="77777777" w:rsidR="00851D38" w:rsidRPr="004D407D" w:rsidRDefault="00851D38" w:rsidP="00851D38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</w:p>
        </w:tc>
      </w:tr>
      <w:tr w:rsidR="00851D38" w:rsidRPr="00AC45DA" w14:paraId="15481EC3" w14:textId="77777777" w:rsidTr="00964000">
        <w:trPr>
          <w:trHeight w:val="620"/>
        </w:trPr>
        <w:tc>
          <w:tcPr>
            <w:tcW w:w="9639" w:type="dxa"/>
          </w:tcPr>
          <w:p w14:paraId="07F6210B" w14:textId="3017A613" w:rsidR="00851D38" w:rsidRDefault="00851D38" w:rsidP="00851D38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 xml:space="preserve">W11 – Prosta Spółka Akcyjna </w:t>
            </w:r>
          </w:p>
          <w:p w14:paraId="51BC807E" w14:textId="311CE705" w:rsidR="00851D38" w:rsidRDefault="00851D38" w:rsidP="00851D38">
            <w:pPr>
              <w:pStyle w:val="NormalnyWeb"/>
              <w:numPr>
                <w:ilvl w:val="0"/>
                <w:numId w:val="14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>Istota spółki</w:t>
            </w:r>
          </w:p>
          <w:p w14:paraId="328A7865" w14:textId="68F10971" w:rsidR="00851D38" w:rsidRDefault="00851D38" w:rsidP="00851D38">
            <w:pPr>
              <w:pStyle w:val="NormalnyWeb"/>
              <w:numPr>
                <w:ilvl w:val="0"/>
                <w:numId w:val="14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 xml:space="preserve">Tryb tworzenia </w:t>
            </w:r>
          </w:p>
          <w:p w14:paraId="74CE84DF" w14:textId="3A822E23" w:rsidR="00851D38" w:rsidRDefault="00851D38" w:rsidP="00851D38">
            <w:pPr>
              <w:pStyle w:val="NormalnyWeb"/>
              <w:numPr>
                <w:ilvl w:val="0"/>
                <w:numId w:val="14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>Kapitał akcyjny</w:t>
            </w:r>
          </w:p>
          <w:p w14:paraId="7C93C4B9" w14:textId="449F5AC0" w:rsidR="00851D38" w:rsidRDefault="00851D38" w:rsidP="00851D38">
            <w:pPr>
              <w:pStyle w:val="NormalnyWeb"/>
              <w:numPr>
                <w:ilvl w:val="0"/>
                <w:numId w:val="14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>Ograny spółki – model monistyczny i dualistyczny</w:t>
            </w:r>
          </w:p>
          <w:p w14:paraId="304457ED" w14:textId="00D804EB" w:rsidR="00851D38" w:rsidRDefault="00851D38" w:rsidP="00851D38">
            <w:pPr>
              <w:pStyle w:val="NormalnyWeb"/>
              <w:numPr>
                <w:ilvl w:val="0"/>
                <w:numId w:val="14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 xml:space="preserve">Odpowiedzialność cywilnoprawna w prostej spółce akcyjnej </w:t>
            </w:r>
          </w:p>
          <w:p w14:paraId="52294BA7" w14:textId="0CAAEEC0" w:rsidR="00851D38" w:rsidRPr="00851D38" w:rsidRDefault="00851D38" w:rsidP="00851D38">
            <w:pPr>
              <w:pStyle w:val="NormalnyWeb"/>
              <w:numPr>
                <w:ilvl w:val="0"/>
                <w:numId w:val="14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>Rozwiązanie i likwidacja spółki</w:t>
            </w:r>
          </w:p>
        </w:tc>
      </w:tr>
      <w:tr w:rsidR="00964000" w:rsidRPr="00AC45DA" w14:paraId="7EE3B97B" w14:textId="77777777" w:rsidTr="00964000">
        <w:tc>
          <w:tcPr>
            <w:tcW w:w="9639" w:type="dxa"/>
          </w:tcPr>
          <w:p w14:paraId="4D70BA5E" w14:textId="56803BD2" w:rsidR="00964000" w:rsidRPr="0028296B" w:rsidRDefault="00964000" w:rsidP="00A24EBD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W1</w:t>
            </w:r>
            <w:r w:rsidR="00851D38">
              <w:rPr>
                <w:rFonts w:ascii="Corbel" w:hAnsi="Corbel"/>
              </w:rPr>
              <w:t>2</w:t>
            </w:r>
            <w:r w:rsidRPr="0028296B">
              <w:rPr>
                <w:rFonts w:ascii="Corbel" w:hAnsi="Corbel"/>
              </w:rPr>
              <w:t>-</w:t>
            </w:r>
            <w:r w:rsidRPr="0028296B">
              <w:rPr>
                <w:rFonts w:ascii="Corbel" w:hAnsi="Corbel" w:cs="Calibri"/>
              </w:rPr>
              <w:t xml:space="preserve">Umowy handlowe </w:t>
            </w:r>
          </w:p>
          <w:p w14:paraId="78AA832F" w14:textId="77777777" w:rsidR="00964000" w:rsidRPr="0028296B" w:rsidRDefault="00964000" w:rsidP="00964000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Zawieranie </w:t>
            </w:r>
            <w:proofErr w:type="spellStart"/>
            <w:r w:rsidRPr="0028296B">
              <w:rPr>
                <w:rFonts w:ascii="Corbel" w:hAnsi="Corbel" w:cs="Calibri"/>
              </w:rPr>
              <w:t>umów</w:t>
            </w:r>
            <w:proofErr w:type="spellEnd"/>
            <w:r w:rsidRPr="0028296B">
              <w:rPr>
                <w:rFonts w:ascii="Corbel" w:hAnsi="Corbel" w:cs="Calibri"/>
              </w:rPr>
              <w:t xml:space="preserve"> w obrocie gospodarczym </w:t>
            </w:r>
          </w:p>
          <w:p w14:paraId="40779683" w14:textId="77777777" w:rsidR="00964000" w:rsidRPr="00444BDC" w:rsidRDefault="00964000" w:rsidP="00964000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Umowa </w:t>
            </w:r>
            <w:proofErr w:type="spellStart"/>
            <w:r w:rsidRPr="0028296B">
              <w:rPr>
                <w:rFonts w:ascii="Corbel" w:hAnsi="Corbel" w:cs="Calibri"/>
              </w:rPr>
              <w:t>sprzedaży</w:t>
            </w:r>
            <w:proofErr w:type="spellEnd"/>
            <w:r w:rsidRPr="0028296B">
              <w:rPr>
                <w:rFonts w:ascii="Corbel" w:hAnsi="Corbel" w:cs="Calibri"/>
              </w:rPr>
              <w:t xml:space="preserve"> (w tym umowa </w:t>
            </w:r>
            <w:proofErr w:type="spellStart"/>
            <w:r w:rsidRPr="0028296B">
              <w:rPr>
                <w:rFonts w:ascii="Corbel" w:hAnsi="Corbel" w:cs="Calibri"/>
              </w:rPr>
              <w:t>sprzedaży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proofErr w:type="spellStart"/>
            <w:r w:rsidRPr="00444BDC">
              <w:rPr>
                <w:rFonts w:ascii="Corbel" w:hAnsi="Corbel" w:cs="Calibri"/>
              </w:rPr>
              <w:t>towarów</w:t>
            </w:r>
            <w:proofErr w:type="spellEnd"/>
            <w:r w:rsidRPr="00444BDC">
              <w:rPr>
                <w:rFonts w:ascii="Corbel" w:hAnsi="Corbel" w:cs="Calibri"/>
              </w:rPr>
              <w:t xml:space="preserve"> i umowa </w:t>
            </w:r>
            <w:proofErr w:type="spellStart"/>
            <w:r w:rsidRPr="00444BDC">
              <w:rPr>
                <w:rFonts w:ascii="Corbel" w:hAnsi="Corbel" w:cs="Calibri"/>
              </w:rPr>
              <w:t>sprzedaży</w:t>
            </w:r>
            <w:proofErr w:type="spellEnd"/>
            <w:r w:rsidRPr="00444BDC">
              <w:rPr>
                <w:rFonts w:ascii="Corbel" w:hAnsi="Corbel" w:cs="Calibri"/>
              </w:rPr>
              <w:t xml:space="preserve"> </w:t>
            </w:r>
            <w:proofErr w:type="spellStart"/>
            <w:r w:rsidRPr="00444BDC">
              <w:rPr>
                <w:rFonts w:ascii="Corbel" w:hAnsi="Corbel" w:cs="Calibri"/>
              </w:rPr>
              <w:t>przedsiębiorstwa</w:t>
            </w:r>
            <w:proofErr w:type="spellEnd"/>
            <w:r w:rsidRPr="00444BDC">
              <w:rPr>
                <w:rFonts w:ascii="Corbel" w:hAnsi="Corbel" w:cs="Calibri"/>
              </w:rPr>
              <w:t xml:space="preserve">) </w:t>
            </w:r>
          </w:p>
          <w:p w14:paraId="46D603EB" w14:textId="77777777" w:rsidR="00964000" w:rsidRPr="0028296B" w:rsidRDefault="00964000" w:rsidP="00964000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Umowa dostawy i kontraktacji </w:t>
            </w:r>
          </w:p>
          <w:p w14:paraId="1B613088" w14:textId="77777777" w:rsidR="00964000" w:rsidRPr="0028296B" w:rsidRDefault="00964000" w:rsidP="00964000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Umowa kredytu bankowego </w:t>
            </w:r>
          </w:p>
          <w:p w14:paraId="7A8F82EE" w14:textId="77777777" w:rsidR="00964000" w:rsidRPr="0028296B" w:rsidRDefault="00964000" w:rsidP="00964000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Umowa komisu i umowa agencyjna </w:t>
            </w:r>
          </w:p>
          <w:p w14:paraId="6E9EE722" w14:textId="77777777" w:rsidR="00964000" w:rsidRPr="0028296B" w:rsidRDefault="00964000" w:rsidP="00964000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Umowa dealerska </w:t>
            </w:r>
          </w:p>
          <w:p w14:paraId="6115FB29" w14:textId="77777777" w:rsidR="00964000" w:rsidRPr="0028296B" w:rsidRDefault="00964000" w:rsidP="00964000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Umowa franchisingu </w:t>
            </w:r>
          </w:p>
          <w:p w14:paraId="23513ED2" w14:textId="77777777" w:rsidR="00964000" w:rsidRPr="0028296B" w:rsidRDefault="00964000" w:rsidP="00964000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Umowa factoringu </w:t>
            </w:r>
          </w:p>
        </w:tc>
      </w:tr>
      <w:tr w:rsidR="00964000" w:rsidRPr="00AC45DA" w14:paraId="64696E93" w14:textId="77777777" w:rsidTr="00964000">
        <w:tc>
          <w:tcPr>
            <w:tcW w:w="9639" w:type="dxa"/>
          </w:tcPr>
          <w:p w14:paraId="014F908F" w14:textId="29CB7E34" w:rsidR="00964000" w:rsidRPr="00021DE2" w:rsidRDefault="00964000" w:rsidP="00A24EBD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W1</w:t>
            </w:r>
            <w:r w:rsidR="00851D38">
              <w:rPr>
                <w:rFonts w:ascii="Corbel" w:hAnsi="Corbel"/>
              </w:rPr>
              <w:t>3</w:t>
            </w:r>
            <w:r w:rsidRPr="0028296B">
              <w:rPr>
                <w:rFonts w:ascii="Corbel" w:hAnsi="Corbel"/>
              </w:rPr>
              <w:t>-</w:t>
            </w:r>
            <w:r w:rsidRPr="0028296B">
              <w:rPr>
                <w:rFonts w:ascii="Corbel" w:hAnsi="Corbel" w:cs="Calibri"/>
              </w:rPr>
              <w:t xml:space="preserve">Prawo </w:t>
            </w:r>
            <w:proofErr w:type="spellStart"/>
            <w:r w:rsidRPr="0028296B">
              <w:rPr>
                <w:rFonts w:ascii="Corbel" w:hAnsi="Corbel" w:cs="Calibri"/>
              </w:rPr>
              <w:t>upadłościowe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r>
              <w:rPr>
                <w:rFonts w:ascii="Corbel" w:hAnsi="Corbel" w:cs="Calibri"/>
              </w:rPr>
              <w:t>i prawo restrukturyzacyjne – wybrane zagadnienia</w:t>
            </w:r>
            <w:r w:rsidRPr="00444BDC">
              <w:rPr>
                <w:rFonts w:ascii="Corbel" w:hAnsi="Corbel" w:cs="Calibri"/>
              </w:rPr>
              <w:t xml:space="preserve"> </w:t>
            </w:r>
          </w:p>
        </w:tc>
      </w:tr>
      <w:tr w:rsidR="00964000" w:rsidRPr="00AC45DA" w14:paraId="0F6214F0" w14:textId="77777777" w:rsidTr="00964000">
        <w:tc>
          <w:tcPr>
            <w:tcW w:w="9639" w:type="dxa"/>
          </w:tcPr>
          <w:p w14:paraId="3BC3F930" w14:textId="107EBD1A" w:rsidR="00964000" w:rsidRPr="0028296B" w:rsidRDefault="00964000" w:rsidP="00A24EBD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W1</w:t>
            </w:r>
            <w:r w:rsidR="00851D38">
              <w:rPr>
                <w:rFonts w:ascii="Corbel" w:hAnsi="Corbel"/>
              </w:rPr>
              <w:t>4</w:t>
            </w:r>
            <w:r w:rsidRPr="0028296B">
              <w:rPr>
                <w:rFonts w:ascii="Corbel" w:hAnsi="Corbel"/>
              </w:rPr>
              <w:t>-</w:t>
            </w:r>
            <w:r w:rsidRPr="0028296B">
              <w:rPr>
                <w:rFonts w:ascii="Corbel" w:hAnsi="Corbel" w:cs="Calibri"/>
              </w:rPr>
              <w:t xml:space="preserve">Rozstrzyganie </w:t>
            </w:r>
            <w:proofErr w:type="spellStart"/>
            <w:r w:rsidRPr="0028296B">
              <w:rPr>
                <w:rFonts w:ascii="Corbel" w:hAnsi="Corbel" w:cs="Calibri"/>
              </w:rPr>
              <w:t>sporów</w:t>
            </w:r>
            <w:proofErr w:type="spellEnd"/>
            <w:r w:rsidRPr="0028296B">
              <w:rPr>
                <w:rFonts w:ascii="Corbel" w:hAnsi="Corbel" w:cs="Calibri"/>
              </w:rPr>
              <w:t xml:space="preserve"> w obrocie handlowym </w:t>
            </w:r>
          </w:p>
          <w:p w14:paraId="683B6813" w14:textId="77777777" w:rsidR="00964000" w:rsidRPr="0028296B" w:rsidRDefault="00964000" w:rsidP="00964000">
            <w:pPr>
              <w:pStyle w:val="NormalnyWeb"/>
              <w:numPr>
                <w:ilvl w:val="0"/>
                <w:numId w:val="8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28296B">
              <w:rPr>
                <w:rFonts w:ascii="Corbel" w:hAnsi="Corbel" w:cs="Calibri"/>
              </w:rPr>
              <w:t xml:space="preserve">Polubowne </w:t>
            </w:r>
            <w:proofErr w:type="spellStart"/>
            <w:r w:rsidRPr="0028296B">
              <w:rPr>
                <w:rFonts w:ascii="Corbel" w:hAnsi="Corbel" w:cs="Calibri"/>
              </w:rPr>
              <w:t>rozwiązywanie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proofErr w:type="spellStart"/>
            <w:r w:rsidRPr="0028296B">
              <w:rPr>
                <w:rFonts w:ascii="Corbel" w:hAnsi="Corbel" w:cs="Calibri"/>
              </w:rPr>
              <w:t>sporów</w:t>
            </w:r>
            <w:proofErr w:type="spellEnd"/>
            <w:r w:rsidRPr="0028296B">
              <w:rPr>
                <w:rFonts w:ascii="Corbel" w:hAnsi="Corbel" w:cs="Calibri"/>
              </w:rPr>
              <w:t xml:space="preserve"> (ADR) </w:t>
            </w:r>
          </w:p>
          <w:p w14:paraId="4A147F3D" w14:textId="77777777" w:rsidR="00964000" w:rsidRPr="0028296B" w:rsidRDefault="00964000" w:rsidP="00964000">
            <w:pPr>
              <w:pStyle w:val="NormalnyWeb"/>
              <w:numPr>
                <w:ilvl w:val="0"/>
                <w:numId w:val="8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28296B">
              <w:rPr>
                <w:rFonts w:ascii="Corbel" w:hAnsi="Corbel" w:cs="Calibri"/>
              </w:rPr>
              <w:t xml:space="preserve">Zasady </w:t>
            </w:r>
            <w:proofErr w:type="spellStart"/>
            <w:r w:rsidRPr="0028296B">
              <w:rPr>
                <w:rFonts w:ascii="Corbel" w:hAnsi="Corbel" w:cs="Calibri"/>
              </w:rPr>
              <w:t>sądowego</w:t>
            </w:r>
            <w:proofErr w:type="spellEnd"/>
            <w:r w:rsidRPr="0028296B">
              <w:rPr>
                <w:rFonts w:ascii="Corbel" w:hAnsi="Corbel" w:cs="Calibri"/>
              </w:rPr>
              <w:t xml:space="preserve"> rozstrzygania </w:t>
            </w:r>
            <w:proofErr w:type="spellStart"/>
            <w:r w:rsidRPr="0028296B">
              <w:rPr>
                <w:rFonts w:ascii="Corbel" w:hAnsi="Corbel" w:cs="Calibri"/>
              </w:rPr>
              <w:t>sporów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</w:p>
        </w:tc>
      </w:tr>
      <w:tr w:rsidR="00964000" w:rsidRPr="00AC45DA" w14:paraId="20F4DD7B" w14:textId="77777777" w:rsidTr="00964000">
        <w:tc>
          <w:tcPr>
            <w:tcW w:w="9639" w:type="dxa"/>
          </w:tcPr>
          <w:p w14:paraId="40CA037E" w14:textId="6E31D3A5" w:rsidR="00964000" w:rsidRPr="0028296B" w:rsidRDefault="00964000" w:rsidP="00A24EBD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W1</w:t>
            </w:r>
            <w:r w:rsidR="00851D38">
              <w:rPr>
                <w:rFonts w:ascii="Corbel" w:hAnsi="Corbel"/>
              </w:rPr>
              <w:t>5</w:t>
            </w:r>
            <w:r w:rsidRPr="0028296B">
              <w:rPr>
                <w:rFonts w:ascii="Corbel" w:hAnsi="Corbel"/>
              </w:rPr>
              <w:t>-</w:t>
            </w:r>
            <w:r w:rsidRPr="0028296B">
              <w:rPr>
                <w:rFonts w:ascii="Corbel" w:hAnsi="Corbel" w:cs="Calibri"/>
              </w:rPr>
              <w:t xml:space="preserve">Wybrane zagadnienia tzw. </w:t>
            </w:r>
            <w:proofErr w:type="spellStart"/>
            <w:r w:rsidRPr="0028296B">
              <w:rPr>
                <w:rFonts w:ascii="Corbel" w:hAnsi="Corbel" w:cs="Calibri"/>
              </w:rPr>
              <w:t>międzynarodowego</w:t>
            </w:r>
            <w:proofErr w:type="spellEnd"/>
            <w:r w:rsidRPr="0028296B">
              <w:rPr>
                <w:rFonts w:ascii="Corbel" w:hAnsi="Corbel" w:cs="Calibri"/>
              </w:rPr>
              <w:t xml:space="preserve"> prawa handlowego </w:t>
            </w:r>
          </w:p>
        </w:tc>
      </w:tr>
    </w:tbl>
    <w:p w14:paraId="63996BC0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FC793A6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7677F42F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14:paraId="6D1BE8C4" w14:textId="77777777" w:rsidR="00851D38" w:rsidRPr="00AC45DA" w:rsidRDefault="00851D38" w:rsidP="00851D38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1D38" w:rsidRPr="00AC45DA" w14:paraId="1FAC9F77" w14:textId="77777777" w:rsidTr="00A24EBD">
        <w:tc>
          <w:tcPr>
            <w:tcW w:w="9639" w:type="dxa"/>
          </w:tcPr>
          <w:p w14:paraId="62BD9FE9" w14:textId="77777777" w:rsidR="00851D38" w:rsidRPr="00A77CE8" w:rsidRDefault="00851D38" w:rsidP="00A24EBD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 w:rsidRPr="00A77CE8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1D38" w:rsidRPr="00AC45DA" w14:paraId="75B014DC" w14:textId="77777777" w:rsidTr="00A24EBD">
        <w:tc>
          <w:tcPr>
            <w:tcW w:w="9639" w:type="dxa"/>
          </w:tcPr>
          <w:p w14:paraId="3C6E4856" w14:textId="77777777" w:rsidR="00851D38" w:rsidRPr="00A77CE8" w:rsidRDefault="00851D38" w:rsidP="00A24EB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Ćw1 </w:t>
            </w:r>
            <w:r w:rsidRPr="00A77CE8">
              <w:rPr>
                <w:rFonts w:ascii="Corbel" w:hAnsi="Corbel"/>
                <w:sz w:val="24"/>
                <w:szCs w:val="24"/>
              </w:rPr>
              <w:t>Wprowadzenie do problematyki prawa handlowego:</w:t>
            </w:r>
          </w:p>
          <w:p w14:paraId="6DD9D63E" w14:textId="77777777" w:rsidR="00851D38" w:rsidRPr="00A77CE8" w:rsidRDefault="00851D38" w:rsidP="00A24EB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77CE8">
              <w:rPr>
                <w:rFonts w:ascii="Corbel" w:hAnsi="Corbel"/>
                <w:sz w:val="24"/>
                <w:szCs w:val="24"/>
              </w:rPr>
              <w:t xml:space="preserve">- prawo </w:t>
            </w:r>
            <w:r>
              <w:rPr>
                <w:rFonts w:ascii="Corbel" w:hAnsi="Corbel"/>
                <w:sz w:val="24"/>
                <w:szCs w:val="24"/>
              </w:rPr>
              <w:t>handlowe</w:t>
            </w:r>
            <w:r w:rsidRPr="00A77CE8">
              <w:rPr>
                <w:rFonts w:ascii="Corbel" w:hAnsi="Corbel"/>
                <w:sz w:val="24"/>
                <w:szCs w:val="24"/>
              </w:rPr>
              <w:t xml:space="preserve"> a prawo cywilne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77CE8">
              <w:rPr>
                <w:rFonts w:ascii="Corbel" w:hAnsi="Corbel"/>
                <w:sz w:val="24"/>
                <w:szCs w:val="24"/>
              </w:rPr>
              <w:t>- jedność czy dualizm?</w:t>
            </w:r>
          </w:p>
          <w:p w14:paraId="58FD01E8" w14:textId="77777777" w:rsidR="00851D38" w:rsidRPr="00A77CE8" w:rsidRDefault="00851D38" w:rsidP="00A24EB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77CE8">
              <w:rPr>
                <w:rFonts w:ascii="Corbel" w:hAnsi="Corbel"/>
                <w:sz w:val="24"/>
                <w:szCs w:val="24"/>
              </w:rPr>
              <w:t>- prawo handlowe a prawo gospodarcze</w:t>
            </w:r>
          </w:p>
          <w:p w14:paraId="7D3F0502" w14:textId="77777777" w:rsidR="00851D38" w:rsidRPr="00A77CE8" w:rsidRDefault="00851D38" w:rsidP="00A24EB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77CE8">
              <w:rPr>
                <w:rFonts w:ascii="Corbel" w:hAnsi="Corbel"/>
                <w:sz w:val="24"/>
                <w:szCs w:val="24"/>
              </w:rPr>
              <w:t>- wskazanie wykorzystania nowych technologii w prawie handlowym na podstawie rozwiązań przyjętych w wybranych państwach</w:t>
            </w:r>
          </w:p>
        </w:tc>
      </w:tr>
      <w:tr w:rsidR="00851D38" w:rsidRPr="00AC45DA" w14:paraId="1E8475CA" w14:textId="77777777" w:rsidTr="00A24EBD">
        <w:tc>
          <w:tcPr>
            <w:tcW w:w="9639" w:type="dxa"/>
          </w:tcPr>
          <w:p w14:paraId="7F1D34ED" w14:textId="77777777" w:rsidR="00851D38" w:rsidRPr="00A77CE8" w:rsidRDefault="00851D38" w:rsidP="00A24EB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ĆW2 </w:t>
            </w:r>
            <w:r w:rsidRPr="00A77CE8">
              <w:rPr>
                <w:rFonts w:ascii="Corbel" w:hAnsi="Corbel"/>
                <w:sz w:val="24"/>
                <w:szCs w:val="24"/>
              </w:rPr>
              <w:t>Zasady rejestrowania przedsiębiorców i skutki wpisów</w:t>
            </w:r>
          </w:p>
        </w:tc>
      </w:tr>
      <w:tr w:rsidR="00851D38" w:rsidRPr="00AC45DA" w14:paraId="64E82F2E" w14:textId="77777777" w:rsidTr="00A24EBD">
        <w:tc>
          <w:tcPr>
            <w:tcW w:w="9639" w:type="dxa"/>
          </w:tcPr>
          <w:p w14:paraId="5AA78C71" w14:textId="77777777" w:rsidR="00851D38" w:rsidRPr="00A77CE8" w:rsidRDefault="00851D38" w:rsidP="00A24EB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Ćw3 </w:t>
            </w:r>
            <w:r w:rsidRPr="00A77CE8">
              <w:rPr>
                <w:rFonts w:ascii="Corbel" w:hAnsi="Corbel"/>
                <w:sz w:val="24"/>
                <w:szCs w:val="24"/>
              </w:rPr>
              <w:t>Nazwa i firma:</w:t>
            </w:r>
          </w:p>
          <w:p w14:paraId="68C39E85" w14:textId="77777777" w:rsidR="00851D38" w:rsidRPr="00A77CE8" w:rsidRDefault="00851D38" w:rsidP="00A24EB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77CE8">
              <w:rPr>
                <w:rFonts w:ascii="Corbel" w:hAnsi="Corbel"/>
                <w:sz w:val="24"/>
                <w:szCs w:val="24"/>
              </w:rPr>
              <w:t>Zasady konstruowania fi</w:t>
            </w:r>
            <w:r>
              <w:rPr>
                <w:rFonts w:ascii="Corbel" w:hAnsi="Corbel"/>
                <w:sz w:val="24"/>
                <w:szCs w:val="24"/>
              </w:rPr>
              <w:t>rmy</w:t>
            </w:r>
          </w:p>
          <w:p w14:paraId="33A53B7E" w14:textId="77777777" w:rsidR="00851D38" w:rsidRPr="00A77CE8" w:rsidRDefault="00851D38" w:rsidP="00A24EB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77CE8">
              <w:rPr>
                <w:rFonts w:ascii="Corbel" w:hAnsi="Corbel"/>
                <w:sz w:val="24"/>
                <w:szCs w:val="24"/>
              </w:rPr>
              <w:lastRenderedPageBreak/>
              <w:t>Zasady prawa firmowego</w:t>
            </w:r>
          </w:p>
        </w:tc>
      </w:tr>
      <w:tr w:rsidR="00851D38" w:rsidRPr="00AC45DA" w14:paraId="1A7E267A" w14:textId="77777777" w:rsidTr="00A24EBD">
        <w:tc>
          <w:tcPr>
            <w:tcW w:w="9639" w:type="dxa"/>
          </w:tcPr>
          <w:p w14:paraId="3A66F2D2" w14:textId="77777777" w:rsidR="00851D38" w:rsidRPr="00A77CE8" w:rsidRDefault="00851D38" w:rsidP="00A24EB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Ćw4 </w:t>
            </w:r>
            <w:r w:rsidRPr="00A77CE8">
              <w:rPr>
                <w:rFonts w:ascii="Corbel" w:hAnsi="Corbel"/>
                <w:sz w:val="24"/>
                <w:szCs w:val="24"/>
              </w:rPr>
              <w:t>Prokura</w:t>
            </w:r>
          </w:p>
        </w:tc>
      </w:tr>
      <w:tr w:rsidR="00851D38" w:rsidRPr="00AC45DA" w14:paraId="6D41BA4C" w14:textId="77777777" w:rsidTr="00A24EBD">
        <w:tc>
          <w:tcPr>
            <w:tcW w:w="9639" w:type="dxa"/>
          </w:tcPr>
          <w:p w14:paraId="7496D508" w14:textId="77777777" w:rsidR="00851D38" w:rsidRDefault="00851D38" w:rsidP="00A24EB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ĆW5 </w:t>
            </w:r>
            <w:r w:rsidRPr="00A77CE8">
              <w:rPr>
                <w:rFonts w:ascii="Corbel" w:hAnsi="Corbel"/>
                <w:sz w:val="24"/>
                <w:szCs w:val="24"/>
              </w:rPr>
              <w:t>Spółka cywilna</w:t>
            </w:r>
          </w:p>
          <w:p w14:paraId="59779562" w14:textId="77777777" w:rsidR="00851D38" w:rsidRPr="00A77CE8" w:rsidRDefault="00851D38" w:rsidP="00851D38">
            <w:pPr>
              <w:pStyle w:val="NormalnyWeb"/>
              <w:numPr>
                <w:ilvl w:val="0"/>
                <w:numId w:val="29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>
              <w:rPr>
                <w:rFonts w:ascii="Corbel" w:hAnsi="Corbel" w:cs="Calibri"/>
              </w:rPr>
              <w:t xml:space="preserve">Uwagi </w:t>
            </w:r>
            <w:proofErr w:type="spellStart"/>
            <w:r>
              <w:rPr>
                <w:rFonts w:ascii="Corbel" w:hAnsi="Corbel" w:cs="Calibri"/>
              </w:rPr>
              <w:t>ogólne</w:t>
            </w:r>
            <w:proofErr w:type="spellEnd"/>
          </w:p>
          <w:p w14:paraId="5BAAA5A5" w14:textId="77777777" w:rsidR="00851D38" w:rsidRPr="00A77CE8" w:rsidRDefault="00851D38" w:rsidP="00851D38">
            <w:pPr>
              <w:pStyle w:val="NormalnyWeb"/>
              <w:numPr>
                <w:ilvl w:val="0"/>
                <w:numId w:val="29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>
              <w:rPr>
                <w:rFonts w:ascii="Corbel" w:hAnsi="Corbel" w:cs="Calibri"/>
              </w:rPr>
              <w:t xml:space="preserve">Utworzenie </w:t>
            </w:r>
            <w:proofErr w:type="spellStart"/>
            <w:r>
              <w:rPr>
                <w:rFonts w:ascii="Corbel" w:hAnsi="Corbel" w:cs="Calibri"/>
              </w:rPr>
              <w:t>spółki</w:t>
            </w:r>
            <w:proofErr w:type="spellEnd"/>
          </w:p>
          <w:p w14:paraId="3CA18B00" w14:textId="77777777" w:rsidR="00851D38" w:rsidRPr="00A77CE8" w:rsidRDefault="00851D38" w:rsidP="00851D38">
            <w:pPr>
              <w:pStyle w:val="NormalnyWeb"/>
              <w:numPr>
                <w:ilvl w:val="0"/>
                <w:numId w:val="29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proofErr w:type="spellStart"/>
            <w:r>
              <w:rPr>
                <w:rFonts w:ascii="Corbel" w:hAnsi="Corbel" w:cs="Calibri"/>
              </w:rPr>
              <w:t>Majątek</w:t>
            </w:r>
            <w:proofErr w:type="spellEnd"/>
            <w:r>
              <w:rPr>
                <w:rFonts w:ascii="Corbel" w:hAnsi="Corbel" w:cs="Calibri"/>
              </w:rPr>
              <w:t xml:space="preserve"> </w:t>
            </w:r>
            <w:proofErr w:type="spellStart"/>
            <w:r>
              <w:rPr>
                <w:rFonts w:ascii="Corbel" w:hAnsi="Corbel" w:cs="Calibri"/>
              </w:rPr>
              <w:t>spółki</w:t>
            </w:r>
            <w:proofErr w:type="spellEnd"/>
            <w:r>
              <w:rPr>
                <w:rFonts w:ascii="Corbel" w:hAnsi="Corbel" w:cs="Calibri"/>
              </w:rPr>
              <w:t xml:space="preserve"> jawnej</w:t>
            </w:r>
          </w:p>
          <w:p w14:paraId="1C5E5399" w14:textId="77777777" w:rsidR="00851D38" w:rsidRPr="00A77CE8" w:rsidRDefault="00851D38" w:rsidP="00851D38">
            <w:pPr>
              <w:pStyle w:val="NormalnyWeb"/>
              <w:numPr>
                <w:ilvl w:val="0"/>
                <w:numId w:val="29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proofErr w:type="spellStart"/>
            <w:r w:rsidRPr="00A77CE8">
              <w:rPr>
                <w:rFonts w:ascii="Corbel" w:hAnsi="Corbel" w:cs="Calibri"/>
              </w:rPr>
              <w:t>Odpowiedzialnośc</w:t>
            </w:r>
            <w:proofErr w:type="spellEnd"/>
            <w:r w:rsidRPr="00A77CE8">
              <w:rPr>
                <w:rFonts w:ascii="Corbel" w:hAnsi="Corbel" w:cs="Calibri"/>
              </w:rPr>
              <w:t xml:space="preserve">́ za </w:t>
            </w:r>
            <w:proofErr w:type="spellStart"/>
            <w:r w:rsidRPr="00A77CE8">
              <w:rPr>
                <w:rFonts w:ascii="Corbel" w:hAnsi="Corbel" w:cs="Calibri"/>
              </w:rPr>
              <w:t>zobowiązan</w:t>
            </w:r>
            <w:r>
              <w:rPr>
                <w:rFonts w:ascii="Corbel" w:hAnsi="Corbel" w:cs="Calibri"/>
              </w:rPr>
              <w:t>ia</w:t>
            </w:r>
            <w:proofErr w:type="spellEnd"/>
          </w:p>
          <w:p w14:paraId="69B9CAD4" w14:textId="77777777" w:rsidR="00851D38" w:rsidRPr="00A77CE8" w:rsidRDefault="00851D38" w:rsidP="00851D38">
            <w:pPr>
              <w:pStyle w:val="NormalnyWeb"/>
              <w:numPr>
                <w:ilvl w:val="0"/>
                <w:numId w:val="29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>
              <w:rPr>
                <w:rFonts w:ascii="Corbel" w:hAnsi="Corbel" w:cs="Calibri"/>
              </w:rPr>
              <w:t xml:space="preserve">Reprezentacja </w:t>
            </w:r>
            <w:proofErr w:type="spellStart"/>
            <w:r>
              <w:rPr>
                <w:rFonts w:ascii="Corbel" w:hAnsi="Corbel" w:cs="Calibri"/>
              </w:rPr>
              <w:t>spółki</w:t>
            </w:r>
            <w:proofErr w:type="spellEnd"/>
          </w:p>
          <w:p w14:paraId="17A71457" w14:textId="77777777" w:rsidR="00851D38" w:rsidRPr="00A77CE8" w:rsidRDefault="00851D38" w:rsidP="00851D38">
            <w:pPr>
              <w:pStyle w:val="NormalnyWeb"/>
              <w:numPr>
                <w:ilvl w:val="0"/>
                <w:numId w:val="29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 w:cs="Calibri"/>
              </w:rPr>
              <w:t>Prowadzenie spraw</w:t>
            </w:r>
            <w:r>
              <w:rPr>
                <w:rFonts w:ascii="Corbel" w:hAnsi="Corbel" w:cs="Calibri"/>
              </w:rPr>
              <w:t xml:space="preserve"> </w:t>
            </w:r>
            <w:proofErr w:type="spellStart"/>
            <w:r>
              <w:rPr>
                <w:rFonts w:ascii="Corbel" w:hAnsi="Corbel" w:cs="Calibri"/>
              </w:rPr>
              <w:t>spółki</w:t>
            </w:r>
            <w:proofErr w:type="spellEnd"/>
          </w:p>
          <w:p w14:paraId="7FC4019A" w14:textId="77777777" w:rsidR="00851D38" w:rsidRPr="00A77CE8" w:rsidRDefault="00851D38" w:rsidP="00851D38">
            <w:pPr>
              <w:pStyle w:val="NormalnyWeb"/>
              <w:numPr>
                <w:ilvl w:val="0"/>
                <w:numId w:val="29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>
              <w:rPr>
                <w:rFonts w:ascii="Corbel" w:hAnsi="Corbel" w:cs="Calibri"/>
              </w:rPr>
              <w:t>Udział w zysku i stratach</w:t>
            </w:r>
          </w:p>
          <w:p w14:paraId="1D7E7366" w14:textId="77777777" w:rsidR="00851D38" w:rsidRPr="00A77CE8" w:rsidRDefault="00851D38" w:rsidP="00851D38">
            <w:pPr>
              <w:pStyle w:val="NormalnyWeb"/>
              <w:numPr>
                <w:ilvl w:val="0"/>
                <w:numId w:val="29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proofErr w:type="spellStart"/>
            <w:r w:rsidRPr="00A77CE8">
              <w:rPr>
                <w:rFonts w:ascii="Corbel" w:hAnsi="Corbel" w:cs="Calibri"/>
              </w:rPr>
              <w:t>Wystąpienie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  <w:proofErr w:type="spellStart"/>
            <w:r w:rsidRPr="00A77CE8">
              <w:rPr>
                <w:rFonts w:ascii="Corbel" w:hAnsi="Corbel" w:cs="Calibri"/>
              </w:rPr>
              <w:t>wspólnika</w:t>
            </w:r>
            <w:proofErr w:type="spellEnd"/>
            <w:r w:rsidRPr="00A77CE8">
              <w:rPr>
                <w:rFonts w:ascii="Corbel" w:hAnsi="Corbel" w:cs="Calibri"/>
              </w:rPr>
              <w:t xml:space="preserve"> i </w:t>
            </w:r>
            <w:proofErr w:type="spellStart"/>
            <w:r w:rsidRPr="00A77CE8">
              <w:rPr>
                <w:rFonts w:ascii="Corbel" w:hAnsi="Corbel" w:cs="Calibri"/>
              </w:rPr>
              <w:t>rozwiąza</w:t>
            </w:r>
            <w:r>
              <w:rPr>
                <w:rFonts w:ascii="Corbel" w:hAnsi="Corbel" w:cs="Calibri"/>
              </w:rPr>
              <w:t>nie</w:t>
            </w:r>
            <w:proofErr w:type="spellEnd"/>
            <w:r>
              <w:rPr>
                <w:rFonts w:ascii="Corbel" w:hAnsi="Corbel" w:cs="Calibri"/>
              </w:rPr>
              <w:t xml:space="preserve"> </w:t>
            </w:r>
            <w:proofErr w:type="spellStart"/>
            <w:r>
              <w:rPr>
                <w:rFonts w:ascii="Corbel" w:hAnsi="Corbel" w:cs="Calibri"/>
              </w:rPr>
              <w:t>spółki</w:t>
            </w:r>
            <w:proofErr w:type="spellEnd"/>
          </w:p>
          <w:p w14:paraId="171DCCAD" w14:textId="77777777" w:rsidR="00851D38" w:rsidRPr="00A77CE8" w:rsidRDefault="00851D38" w:rsidP="00851D38">
            <w:pPr>
              <w:pStyle w:val="Akapitzlist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alibri"/>
              </w:rPr>
              <w:t xml:space="preserve">Likwidacja </w:t>
            </w:r>
            <w:proofErr w:type="spellStart"/>
            <w:r>
              <w:rPr>
                <w:rFonts w:ascii="Corbel" w:hAnsi="Corbel" w:cs="Calibri"/>
              </w:rPr>
              <w:t>spółki</w:t>
            </w:r>
            <w:proofErr w:type="spellEnd"/>
          </w:p>
        </w:tc>
      </w:tr>
      <w:tr w:rsidR="00851D38" w:rsidRPr="00AC45DA" w14:paraId="25FA8612" w14:textId="77777777" w:rsidTr="00A24EBD">
        <w:tc>
          <w:tcPr>
            <w:tcW w:w="9639" w:type="dxa"/>
          </w:tcPr>
          <w:p w14:paraId="0D94F152" w14:textId="77777777" w:rsidR="00851D38" w:rsidRPr="00A77CE8" w:rsidRDefault="00851D38" w:rsidP="00A24EB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ĆW6 </w:t>
            </w:r>
            <w:r w:rsidRPr="00A77CE8">
              <w:rPr>
                <w:rFonts w:ascii="Corbel" w:hAnsi="Corbel"/>
                <w:sz w:val="24"/>
                <w:szCs w:val="24"/>
              </w:rPr>
              <w:t>Spółki handlowe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77CE8">
              <w:rPr>
                <w:rFonts w:ascii="Corbel" w:hAnsi="Corbel"/>
                <w:sz w:val="24"/>
                <w:szCs w:val="24"/>
              </w:rPr>
              <w:t>- informacje ogólne:</w:t>
            </w:r>
            <w:r>
              <w:rPr>
                <w:rFonts w:ascii="Corbel" w:hAnsi="Corbel"/>
                <w:sz w:val="24"/>
                <w:szCs w:val="24"/>
              </w:rPr>
              <w:t xml:space="preserve"> s</w:t>
            </w:r>
            <w:r w:rsidRPr="00A77CE8">
              <w:rPr>
                <w:rFonts w:ascii="Corbel" w:hAnsi="Corbel"/>
                <w:sz w:val="24"/>
                <w:szCs w:val="24"/>
              </w:rPr>
              <w:t>półki o</w:t>
            </w:r>
            <w:r>
              <w:rPr>
                <w:rFonts w:ascii="Corbel" w:hAnsi="Corbel"/>
                <w:sz w:val="24"/>
                <w:szCs w:val="24"/>
              </w:rPr>
              <w:t>sobowe a spółki kapitałowe</w:t>
            </w:r>
          </w:p>
        </w:tc>
      </w:tr>
      <w:tr w:rsidR="00851D38" w:rsidRPr="00AC45DA" w14:paraId="5DC0A8C7" w14:textId="77777777" w:rsidTr="00A24EBD">
        <w:tc>
          <w:tcPr>
            <w:tcW w:w="9639" w:type="dxa"/>
          </w:tcPr>
          <w:p w14:paraId="16F62B9F" w14:textId="77777777" w:rsidR="00851D38" w:rsidRPr="00A77CE8" w:rsidRDefault="00851D38" w:rsidP="00A24EB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ĆW7 </w:t>
            </w:r>
            <w:r w:rsidRPr="00A77CE8">
              <w:rPr>
                <w:rFonts w:ascii="Corbel" w:hAnsi="Corbel"/>
                <w:sz w:val="24"/>
                <w:szCs w:val="24"/>
              </w:rPr>
              <w:t>Spółka jawna</w:t>
            </w:r>
          </w:p>
          <w:p w14:paraId="7CF42662" w14:textId="77777777" w:rsidR="00851D38" w:rsidRPr="00A77CE8" w:rsidRDefault="00851D38" w:rsidP="00851D38">
            <w:pPr>
              <w:pStyle w:val="NormalnyWeb"/>
              <w:numPr>
                <w:ilvl w:val="0"/>
                <w:numId w:val="15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 w:cs="Calibri"/>
              </w:rPr>
              <w:t xml:space="preserve">Uwagi </w:t>
            </w:r>
            <w:proofErr w:type="spellStart"/>
            <w:r w:rsidRPr="00A77CE8">
              <w:rPr>
                <w:rFonts w:ascii="Corbel" w:hAnsi="Corbel" w:cs="Calibri"/>
              </w:rPr>
              <w:t>ogólne</w:t>
            </w:r>
            <w:proofErr w:type="spellEnd"/>
            <w:r w:rsidRPr="00A77CE8">
              <w:rPr>
                <w:rFonts w:ascii="Corbel" w:hAnsi="Corbel" w:cs="Calibri"/>
              </w:rPr>
              <w:t xml:space="preserve">. </w:t>
            </w:r>
          </w:p>
          <w:p w14:paraId="3D718393" w14:textId="77777777" w:rsidR="00851D38" w:rsidRPr="00A77CE8" w:rsidRDefault="00851D38" w:rsidP="00851D38">
            <w:pPr>
              <w:pStyle w:val="NormalnyWeb"/>
              <w:numPr>
                <w:ilvl w:val="0"/>
                <w:numId w:val="15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 w:cs="Calibri"/>
              </w:rPr>
              <w:t xml:space="preserve">Utworzenie </w:t>
            </w:r>
            <w:proofErr w:type="spellStart"/>
            <w:r w:rsidRPr="00A77CE8">
              <w:rPr>
                <w:rFonts w:ascii="Corbel" w:hAnsi="Corbel" w:cs="Calibri"/>
              </w:rPr>
              <w:t>spółki</w:t>
            </w:r>
            <w:proofErr w:type="spellEnd"/>
            <w:r w:rsidRPr="00A77CE8">
              <w:rPr>
                <w:rFonts w:ascii="Corbel" w:hAnsi="Corbel" w:cs="Calibri"/>
              </w:rPr>
              <w:t xml:space="preserve">. </w:t>
            </w:r>
          </w:p>
          <w:p w14:paraId="46D16F8D" w14:textId="77777777" w:rsidR="00851D38" w:rsidRPr="00A77CE8" w:rsidRDefault="00851D38" w:rsidP="00851D38">
            <w:pPr>
              <w:pStyle w:val="NormalnyWeb"/>
              <w:numPr>
                <w:ilvl w:val="0"/>
                <w:numId w:val="15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proofErr w:type="spellStart"/>
            <w:r>
              <w:rPr>
                <w:rFonts w:ascii="Corbel" w:hAnsi="Corbel" w:cs="Calibri"/>
              </w:rPr>
              <w:t>Majątek</w:t>
            </w:r>
            <w:proofErr w:type="spellEnd"/>
            <w:r>
              <w:rPr>
                <w:rFonts w:ascii="Corbel" w:hAnsi="Corbel" w:cs="Calibri"/>
              </w:rPr>
              <w:t xml:space="preserve"> </w:t>
            </w:r>
            <w:proofErr w:type="spellStart"/>
            <w:r>
              <w:rPr>
                <w:rFonts w:ascii="Corbel" w:hAnsi="Corbel" w:cs="Calibri"/>
              </w:rPr>
              <w:t>spółki</w:t>
            </w:r>
            <w:proofErr w:type="spellEnd"/>
            <w:r>
              <w:rPr>
                <w:rFonts w:ascii="Corbel" w:hAnsi="Corbel" w:cs="Calibri"/>
              </w:rPr>
              <w:t xml:space="preserve"> jawnej</w:t>
            </w:r>
          </w:p>
          <w:p w14:paraId="6BB14332" w14:textId="77777777" w:rsidR="00851D38" w:rsidRPr="00A77CE8" w:rsidRDefault="00851D38" w:rsidP="00851D38">
            <w:pPr>
              <w:pStyle w:val="NormalnyWeb"/>
              <w:numPr>
                <w:ilvl w:val="0"/>
                <w:numId w:val="15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proofErr w:type="spellStart"/>
            <w:r w:rsidRPr="00A77CE8">
              <w:rPr>
                <w:rFonts w:ascii="Corbel" w:hAnsi="Corbel" w:cs="Calibri"/>
              </w:rPr>
              <w:t>Odpo</w:t>
            </w:r>
            <w:r>
              <w:rPr>
                <w:rFonts w:ascii="Corbel" w:hAnsi="Corbel" w:cs="Calibri"/>
              </w:rPr>
              <w:t>wiedzialnośc</w:t>
            </w:r>
            <w:proofErr w:type="spellEnd"/>
            <w:r>
              <w:rPr>
                <w:rFonts w:ascii="Corbel" w:hAnsi="Corbel" w:cs="Calibri"/>
              </w:rPr>
              <w:t xml:space="preserve">́ za </w:t>
            </w:r>
            <w:proofErr w:type="spellStart"/>
            <w:r>
              <w:rPr>
                <w:rFonts w:ascii="Corbel" w:hAnsi="Corbel" w:cs="Calibri"/>
              </w:rPr>
              <w:t>zobowiązania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</w:p>
          <w:p w14:paraId="0A6BC03D" w14:textId="77777777" w:rsidR="00851D38" w:rsidRPr="00A77CE8" w:rsidRDefault="00851D38" w:rsidP="00851D38">
            <w:pPr>
              <w:pStyle w:val="NormalnyWeb"/>
              <w:numPr>
                <w:ilvl w:val="0"/>
                <w:numId w:val="15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>
              <w:rPr>
                <w:rFonts w:ascii="Corbel" w:hAnsi="Corbel" w:cs="Calibri"/>
              </w:rPr>
              <w:t xml:space="preserve">Reprezentacja </w:t>
            </w:r>
            <w:proofErr w:type="spellStart"/>
            <w:r>
              <w:rPr>
                <w:rFonts w:ascii="Corbel" w:hAnsi="Corbel" w:cs="Calibri"/>
              </w:rPr>
              <w:t>spółki</w:t>
            </w:r>
            <w:proofErr w:type="spellEnd"/>
          </w:p>
          <w:p w14:paraId="62BAAD5D" w14:textId="77777777" w:rsidR="00851D38" w:rsidRPr="00A77CE8" w:rsidRDefault="00851D38" w:rsidP="00851D38">
            <w:pPr>
              <w:pStyle w:val="NormalnyWeb"/>
              <w:numPr>
                <w:ilvl w:val="0"/>
                <w:numId w:val="15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 w:cs="Calibri"/>
              </w:rPr>
              <w:t>Prowadzenie spraw</w:t>
            </w:r>
            <w:r>
              <w:rPr>
                <w:rFonts w:ascii="Corbel" w:hAnsi="Corbel" w:cs="Calibri"/>
              </w:rPr>
              <w:t xml:space="preserve"> </w:t>
            </w:r>
            <w:proofErr w:type="spellStart"/>
            <w:r>
              <w:rPr>
                <w:rFonts w:ascii="Corbel" w:hAnsi="Corbel" w:cs="Calibri"/>
              </w:rPr>
              <w:t>spółki</w:t>
            </w:r>
            <w:proofErr w:type="spellEnd"/>
          </w:p>
          <w:p w14:paraId="2E99B462" w14:textId="77777777" w:rsidR="00851D38" w:rsidRPr="00A77CE8" w:rsidRDefault="00851D38" w:rsidP="00851D38">
            <w:pPr>
              <w:pStyle w:val="NormalnyWeb"/>
              <w:numPr>
                <w:ilvl w:val="0"/>
                <w:numId w:val="15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 w:cs="Calibri"/>
              </w:rPr>
              <w:t>Udział w zy</w:t>
            </w:r>
            <w:r>
              <w:rPr>
                <w:rFonts w:ascii="Corbel" w:hAnsi="Corbel" w:cs="Calibri"/>
              </w:rPr>
              <w:t>sku i stratach</w:t>
            </w:r>
          </w:p>
          <w:p w14:paraId="59A9E725" w14:textId="77777777" w:rsidR="00851D38" w:rsidRPr="00A77CE8" w:rsidRDefault="00851D38" w:rsidP="00851D38">
            <w:pPr>
              <w:pStyle w:val="NormalnyWeb"/>
              <w:numPr>
                <w:ilvl w:val="0"/>
                <w:numId w:val="15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proofErr w:type="spellStart"/>
            <w:r w:rsidRPr="00A77CE8">
              <w:rPr>
                <w:rFonts w:ascii="Corbel" w:hAnsi="Corbel" w:cs="Calibri"/>
              </w:rPr>
              <w:t>Wystąpienie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  <w:proofErr w:type="spellStart"/>
            <w:r w:rsidRPr="00A77CE8">
              <w:rPr>
                <w:rFonts w:ascii="Corbel" w:hAnsi="Corbel" w:cs="Calibri"/>
              </w:rPr>
              <w:t>wsp</w:t>
            </w:r>
            <w:r>
              <w:rPr>
                <w:rFonts w:ascii="Corbel" w:hAnsi="Corbel" w:cs="Calibri"/>
              </w:rPr>
              <w:t>ólnika</w:t>
            </w:r>
            <w:proofErr w:type="spellEnd"/>
            <w:r>
              <w:rPr>
                <w:rFonts w:ascii="Corbel" w:hAnsi="Corbel" w:cs="Calibri"/>
              </w:rPr>
              <w:t xml:space="preserve"> i </w:t>
            </w:r>
            <w:proofErr w:type="spellStart"/>
            <w:r>
              <w:rPr>
                <w:rFonts w:ascii="Corbel" w:hAnsi="Corbel" w:cs="Calibri"/>
              </w:rPr>
              <w:t>rozwiązanie</w:t>
            </w:r>
            <w:proofErr w:type="spellEnd"/>
            <w:r>
              <w:rPr>
                <w:rFonts w:ascii="Corbel" w:hAnsi="Corbel" w:cs="Calibri"/>
              </w:rPr>
              <w:t xml:space="preserve"> </w:t>
            </w:r>
            <w:proofErr w:type="spellStart"/>
            <w:r>
              <w:rPr>
                <w:rFonts w:ascii="Corbel" w:hAnsi="Corbel" w:cs="Calibri"/>
              </w:rPr>
              <w:t>spółki</w:t>
            </w:r>
            <w:proofErr w:type="spellEnd"/>
          </w:p>
          <w:p w14:paraId="66156496" w14:textId="77777777" w:rsidR="00851D38" w:rsidRPr="00A77CE8" w:rsidRDefault="00851D38" w:rsidP="00851D38">
            <w:pPr>
              <w:pStyle w:val="NormalnyWeb"/>
              <w:numPr>
                <w:ilvl w:val="0"/>
                <w:numId w:val="15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>
              <w:rPr>
                <w:rFonts w:ascii="Corbel" w:hAnsi="Corbel" w:cs="Calibri"/>
              </w:rPr>
              <w:t xml:space="preserve">Likwidacja </w:t>
            </w:r>
            <w:proofErr w:type="spellStart"/>
            <w:r>
              <w:rPr>
                <w:rFonts w:ascii="Corbel" w:hAnsi="Corbel" w:cs="Calibri"/>
              </w:rPr>
              <w:t>spółki</w:t>
            </w:r>
            <w:proofErr w:type="spellEnd"/>
          </w:p>
        </w:tc>
      </w:tr>
      <w:tr w:rsidR="00851D38" w:rsidRPr="00AC45DA" w14:paraId="6A973F8B" w14:textId="77777777" w:rsidTr="00A24EBD">
        <w:tc>
          <w:tcPr>
            <w:tcW w:w="9639" w:type="dxa"/>
          </w:tcPr>
          <w:p w14:paraId="4317D5C6" w14:textId="77777777" w:rsidR="00851D38" w:rsidRPr="00A77CE8" w:rsidRDefault="00851D38" w:rsidP="00A24EBD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/>
              </w:rPr>
              <w:t>ĆW8</w:t>
            </w:r>
            <w:r w:rsidRPr="00A77CE8">
              <w:rPr>
                <w:rFonts w:ascii="Corbel" w:hAnsi="Corbel" w:cs="Calibri"/>
              </w:rPr>
              <w:t xml:space="preserve">-Spółka partnerska </w:t>
            </w:r>
          </w:p>
          <w:p w14:paraId="0470F3F6" w14:textId="77777777" w:rsidR="00851D38" w:rsidRPr="00A77CE8" w:rsidRDefault="00851D38" w:rsidP="00851D38">
            <w:pPr>
              <w:pStyle w:val="NormalnyWeb"/>
              <w:numPr>
                <w:ilvl w:val="0"/>
                <w:numId w:val="16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>
              <w:rPr>
                <w:rFonts w:ascii="Corbel" w:hAnsi="Corbel" w:cs="Calibri"/>
              </w:rPr>
              <w:t xml:space="preserve">Uwagi </w:t>
            </w:r>
            <w:proofErr w:type="spellStart"/>
            <w:r>
              <w:rPr>
                <w:rFonts w:ascii="Corbel" w:hAnsi="Corbel" w:cs="Calibri"/>
              </w:rPr>
              <w:t>ogólne</w:t>
            </w:r>
            <w:proofErr w:type="spellEnd"/>
          </w:p>
          <w:p w14:paraId="7C4BCE79" w14:textId="77777777" w:rsidR="00851D38" w:rsidRPr="00A77CE8" w:rsidRDefault="00851D38" w:rsidP="00851D38">
            <w:pPr>
              <w:pStyle w:val="NormalnyWeb"/>
              <w:numPr>
                <w:ilvl w:val="0"/>
                <w:numId w:val="16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>
              <w:rPr>
                <w:rFonts w:ascii="Corbel" w:hAnsi="Corbel" w:cs="Calibri"/>
              </w:rPr>
              <w:t xml:space="preserve">Utworzenie </w:t>
            </w:r>
            <w:proofErr w:type="spellStart"/>
            <w:r>
              <w:rPr>
                <w:rFonts w:ascii="Corbel" w:hAnsi="Corbel" w:cs="Calibri"/>
              </w:rPr>
              <w:t>spółki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</w:p>
          <w:p w14:paraId="033CFB4F" w14:textId="77777777" w:rsidR="00851D38" w:rsidRPr="00A77CE8" w:rsidRDefault="00851D38" w:rsidP="00851D38">
            <w:pPr>
              <w:pStyle w:val="NormalnyWeb"/>
              <w:numPr>
                <w:ilvl w:val="0"/>
                <w:numId w:val="16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proofErr w:type="spellStart"/>
            <w:r w:rsidRPr="00A77CE8">
              <w:rPr>
                <w:rFonts w:ascii="Corbel" w:hAnsi="Corbel" w:cs="Calibri"/>
              </w:rPr>
              <w:t>Odpo</w:t>
            </w:r>
            <w:r>
              <w:rPr>
                <w:rFonts w:ascii="Corbel" w:hAnsi="Corbel" w:cs="Calibri"/>
              </w:rPr>
              <w:t>wiedzialnośc</w:t>
            </w:r>
            <w:proofErr w:type="spellEnd"/>
            <w:r>
              <w:rPr>
                <w:rFonts w:ascii="Corbel" w:hAnsi="Corbel" w:cs="Calibri"/>
              </w:rPr>
              <w:t xml:space="preserve">́ za </w:t>
            </w:r>
            <w:proofErr w:type="spellStart"/>
            <w:r>
              <w:rPr>
                <w:rFonts w:ascii="Corbel" w:hAnsi="Corbel" w:cs="Calibri"/>
              </w:rPr>
              <w:t>zobowiązania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</w:p>
          <w:p w14:paraId="5581C935" w14:textId="77777777" w:rsidR="00851D38" w:rsidRPr="00A77CE8" w:rsidRDefault="00851D38" w:rsidP="00851D38">
            <w:pPr>
              <w:pStyle w:val="NormalnyWeb"/>
              <w:numPr>
                <w:ilvl w:val="0"/>
                <w:numId w:val="16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>
              <w:rPr>
                <w:rFonts w:ascii="Corbel" w:hAnsi="Corbel" w:cs="Calibri"/>
              </w:rPr>
              <w:t xml:space="preserve">Reprezentacja </w:t>
            </w:r>
            <w:proofErr w:type="spellStart"/>
            <w:r>
              <w:rPr>
                <w:rFonts w:ascii="Corbel" w:hAnsi="Corbel" w:cs="Calibri"/>
              </w:rPr>
              <w:t>spółki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</w:p>
          <w:p w14:paraId="6F10E958" w14:textId="77777777" w:rsidR="00851D38" w:rsidRPr="00A77CE8" w:rsidRDefault="00851D38" w:rsidP="00851D38">
            <w:pPr>
              <w:pStyle w:val="NormalnyWeb"/>
              <w:numPr>
                <w:ilvl w:val="0"/>
                <w:numId w:val="16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 w:cs="Calibri"/>
              </w:rPr>
              <w:t xml:space="preserve">Prowadzenie spraw </w:t>
            </w:r>
            <w:proofErr w:type="spellStart"/>
            <w:r w:rsidRPr="00A77CE8">
              <w:rPr>
                <w:rFonts w:ascii="Corbel" w:hAnsi="Corbel" w:cs="Calibri"/>
              </w:rPr>
              <w:t>spół</w:t>
            </w:r>
            <w:r>
              <w:rPr>
                <w:rFonts w:ascii="Corbel" w:hAnsi="Corbel" w:cs="Calibri"/>
              </w:rPr>
              <w:t>ki</w:t>
            </w:r>
            <w:proofErr w:type="spellEnd"/>
          </w:p>
          <w:p w14:paraId="76D4C5CF" w14:textId="77777777" w:rsidR="00851D38" w:rsidRPr="00A77CE8" w:rsidRDefault="00851D38" w:rsidP="00851D38">
            <w:pPr>
              <w:pStyle w:val="NormalnyWeb"/>
              <w:numPr>
                <w:ilvl w:val="0"/>
                <w:numId w:val="16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 w:cs="Calibri"/>
              </w:rPr>
              <w:t xml:space="preserve">Udział w zysku i </w:t>
            </w:r>
            <w:r>
              <w:rPr>
                <w:rFonts w:ascii="Corbel" w:hAnsi="Corbel" w:cs="Calibri"/>
              </w:rPr>
              <w:t>stratach</w:t>
            </w:r>
            <w:r w:rsidRPr="00A77CE8">
              <w:rPr>
                <w:rFonts w:ascii="Corbel" w:hAnsi="Corbel" w:cs="Calibri"/>
              </w:rPr>
              <w:t xml:space="preserve"> </w:t>
            </w:r>
          </w:p>
          <w:p w14:paraId="5BB58551" w14:textId="77777777" w:rsidR="00851D38" w:rsidRPr="00A77CE8" w:rsidRDefault="00851D38" w:rsidP="00851D38">
            <w:pPr>
              <w:pStyle w:val="NormalnyWeb"/>
              <w:numPr>
                <w:ilvl w:val="0"/>
                <w:numId w:val="16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proofErr w:type="spellStart"/>
            <w:r w:rsidRPr="00A77CE8">
              <w:rPr>
                <w:rFonts w:ascii="Corbel" w:hAnsi="Corbel" w:cs="Calibri"/>
              </w:rPr>
              <w:t>Wystąpienie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  <w:proofErr w:type="spellStart"/>
            <w:r w:rsidRPr="00A77CE8">
              <w:rPr>
                <w:rFonts w:ascii="Corbel" w:hAnsi="Corbel" w:cs="Calibri"/>
              </w:rPr>
              <w:t>ws</w:t>
            </w:r>
            <w:r>
              <w:rPr>
                <w:rFonts w:ascii="Corbel" w:hAnsi="Corbel" w:cs="Calibri"/>
              </w:rPr>
              <w:t>pólnika</w:t>
            </w:r>
            <w:proofErr w:type="spellEnd"/>
            <w:r>
              <w:rPr>
                <w:rFonts w:ascii="Corbel" w:hAnsi="Corbel" w:cs="Calibri"/>
              </w:rPr>
              <w:t xml:space="preserve"> i </w:t>
            </w:r>
            <w:proofErr w:type="spellStart"/>
            <w:r>
              <w:rPr>
                <w:rFonts w:ascii="Corbel" w:hAnsi="Corbel" w:cs="Calibri"/>
              </w:rPr>
              <w:t>rozwiązanie</w:t>
            </w:r>
            <w:proofErr w:type="spellEnd"/>
            <w:r>
              <w:rPr>
                <w:rFonts w:ascii="Corbel" w:hAnsi="Corbel" w:cs="Calibri"/>
              </w:rPr>
              <w:t xml:space="preserve"> </w:t>
            </w:r>
            <w:proofErr w:type="spellStart"/>
            <w:r>
              <w:rPr>
                <w:rFonts w:ascii="Corbel" w:hAnsi="Corbel" w:cs="Calibri"/>
              </w:rPr>
              <w:t>spółki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</w:p>
          <w:p w14:paraId="5DC85CA6" w14:textId="77777777" w:rsidR="00851D38" w:rsidRPr="00A77CE8" w:rsidRDefault="00851D38" w:rsidP="00851D38">
            <w:pPr>
              <w:pStyle w:val="NormalnyWeb"/>
              <w:numPr>
                <w:ilvl w:val="0"/>
                <w:numId w:val="16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>
              <w:rPr>
                <w:rFonts w:ascii="Corbel" w:hAnsi="Corbel" w:cs="Calibri"/>
              </w:rPr>
              <w:t xml:space="preserve">Likwidacja </w:t>
            </w:r>
            <w:proofErr w:type="spellStart"/>
            <w:r>
              <w:rPr>
                <w:rFonts w:ascii="Corbel" w:hAnsi="Corbel" w:cs="Calibri"/>
              </w:rPr>
              <w:t>spółki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</w:p>
        </w:tc>
      </w:tr>
      <w:tr w:rsidR="00851D38" w:rsidRPr="00AC45DA" w14:paraId="69E742A3" w14:textId="77777777" w:rsidTr="00A24EBD">
        <w:tc>
          <w:tcPr>
            <w:tcW w:w="9639" w:type="dxa"/>
          </w:tcPr>
          <w:p w14:paraId="476D9F46" w14:textId="77777777" w:rsidR="00851D38" w:rsidRPr="00A77CE8" w:rsidRDefault="00851D38" w:rsidP="00A24EBD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/>
              </w:rPr>
              <w:t>ĆW9</w:t>
            </w:r>
            <w:r w:rsidRPr="00A77CE8">
              <w:rPr>
                <w:rFonts w:ascii="Corbel" w:hAnsi="Corbel" w:cs="Calibri"/>
              </w:rPr>
              <w:t xml:space="preserve">-Spółka komandytowa </w:t>
            </w:r>
          </w:p>
          <w:p w14:paraId="538409DC" w14:textId="77777777" w:rsidR="00851D38" w:rsidRPr="00A77CE8" w:rsidRDefault="00851D38" w:rsidP="00851D38">
            <w:pPr>
              <w:pStyle w:val="NormalnyWeb"/>
              <w:numPr>
                <w:ilvl w:val="0"/>
                <w:numId w:val="17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 w:cs="Calibri"/>
              </w:rPr>
              <w:t xml:space="preserve">Uwagi </w:t>
            </w:r>
            <w:proofErr w:type="spellStart"/>
            <w:r w:rsidRPr="00A77CE8">
              <w:rPr>
                <w:rFonts w:ascii="Corbel" w:hAnsi="Corbel" w:cs="Calibri"/>
              </w:rPr>
              <w:t>ogólne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</w:p>
          <w:p w14:paraId="0B7B1710" w14:textId="77777777" w:rsidR="00851D38" w:rsidRPr="00A77CE8" w:rsidRDefault="00851D38" w:rsidP="00851D38">
            <w:pPr>
              <w:pStyle w:val="NormalnyWeb"/>
              <w:numPr>
                <w:ilvl w:val="0"/>
                <w:numId w:val="17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>
              <w:rPr>
                <w:rFonts w:ascii="Corbel" w:hAnsi="Corbel" w:cs="Calibri"/>
              </w:rPr>
              <w:t xml:space="preserve">Utworzenie </w:t>
            </w:r>
            <w:proofErr w:type="spellStart"/>
            <w:r>
              <w:rPr>
                <w:rFonts w:ascii="Corbel" w:hAnsi="Corbel" w:cs="Calibri"/>
              </w:rPr>
              <w:t>spółki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</w:p>
          <w:p w14:paraId="0C3087FF" w14:textId="77777777" w:rsidR="00851D38" w:rsidRPr="00A77CE8" w:rsidRDefault="00851D38" w:rsidP="00851D38">
            <w:pPr>
              <w:pStyle w:val="NormalnyWeb"/>
              <w:numPr>
                <w:ilvl w:val="0"/>
                <w:numId w:val="17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proofErr w:type="spellStart"/>
            <w:r w:rsidRPr="00A77CE8">
              <w:rPr>
                <w:rFonts w:ascii="Corbel" w:hAnsi="Corbel" w:cs="Calibri"/>
              </w:rPr>
              <w:t>Majątek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  <w:proofErr w:type="spellStart"/>
            <w:r w:rsidRPr="00A77CE8">
              <w:rPr>
                <w:rFonts w:ascii="Corbel" w:hAnsi="Corbel" w:cs="Calibri"/>
              </w:rPr>
              <w:t>spółki</w:t>
            </w:r>
            <w:proofErr w:type="spellEnd"/>
            <w:r w:rsidRPr="00A77CE8">
              <w:rPr>
                <w:rFonts w:ascii="Corbel" w:hAnsi="Corbel" w:cs="Calibri"/>
              </w:rPr>
              <w:t xml:space="preserve">, wkłady do </w:t>
            </w:r>
            <w:proofErr w:type="spellStart"/>
            <w:r w:rsidRPr="00A77CE8">
              <w:rPr>
                <w:rFonts w:ascii="Corbel" w:hAnsi="Corbel" w:cs="Calibri"/>
              </w:rPr>
              <w:t>spółki</w:t>
            </w:r>
            <w:proofErr w:type="spellEnd"/>
            <w:r w:rsidRPr="00A77CE8">
              <w:rPr>
                <w:rFonts w:ascii="Corbel" w:hAnsi="Corbel" w:cs="Calibri"/>
              </w:rPr>
              <w:t xml:space="preserve">, udziały, suma </w:t>
            </w:r>
            <w:r>
              <w:rPr>
                <w:rFonts w:ascii="Corbel" w:hAnsi="Corbel" w:cs="Calibri"/>
              </w:rPr>
              <w:t>komandytowa</w:t>
            </w:r>
          </w:p>
          <w:p w14:paraId="3CDE0A8B" w14:textId="77777777" w:rsidR="00851D38" w:rsidRPr="00A77CE8" w:rsidRDefault="00851D38" w:rsidP="00851D38">
            <w:pPr>
              <w:pStyle w:val="NormalnyWeb"/>
              <w:numPr>
                <w:ilvl w:val="0"/>
                <w:numId w:val="17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proofErr w:type="spellStart"/>
            <w:r w:rsidRPr="00A77CE8">
              <w:rPr>
                <w:rFonts w:ascii="Corbel" w:hAnsi="Corbel" w:cs="Calibri"/>
              </w:rPr>
              <w:t>Odpowiedzialnośc</w:t>
            </w:r>
            <w:proofErr w:type="spellEnd"/>
            <w:r w:rsidRPr="00A77CE8">
              <w:rPr>
                <w:rFonts w:ascii="Corbel" w:hAnsi="Corbel" w:cs="Calibri"/>
              </w:rPr>
              <w:t xml:space="preserve">́ za </w:t>
            </w:r>
            <w:proofErr w:type="spellStart"/>
            <w:r w:rsidRPr="00A77CE8">
              <w:rPr>
                <w:rFonts w:ascii="Corbel" w:hAnsi="Corbel" w:cs="Calibri"/>
              </w:rPr>
              <w:t>zo</w:t>
            </w:r>
            <w:r>
              <w:rPr>
                <w:rFonts w:ascii="Corbel" w:hAnsi="Corbel" w:cs="Calibri"/>
              </w:rPr>
              <w:t>bowiązania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</w:p>
          <w:p w14:paraId="2D474639" w14:textId="77777777" w:rsidR="00851D38" w:rsidRPr="00A77CE8" w:rsidRDefault="00851D38" w:rsidP="00851D38">
            <w:pPr>
              <w:pStyle w:val="NormalnyWeb"/>
              <w:numPr>
                <w:ilvl w:val="0"/>
                <w:numId w:val="17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 w:cs="Calibri"/>
              </w:rPr>
              <w:t>Reprezen</w:t>
            </w:r>
            <w:r>
              <w:rPr>
                <w:rFonts w:ascii="Corbel" w:hAnsi="Corbel" w:cs="Calibri"/>
              </w:rPr>
              <w:t xml:space="preserve">tacja </w:t>
            </w:r>
            <w:proofErr w:type="spellStart"/>
            <w:r>
              <w:rPr>
                <w:rFonts w:ascii="Corbel" w:hAnsi="Corbel" w:cs="Calibri"/>
              </w:rPr>
              <w:t>spółki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</w:p>
          <w:p w14:paraId="225DB660" w14:textId="77777777" w:rsidR="00851D38" w:rsidRPr="00A77CE8" w:rsidRDefault="00851D38" w:rsidP="00851D38">
            <w:pPr>
              <w:pStyle w:val="NormalnyWeb"/>
              <w:numPr>
                <w:ilvl w:val="0"/>
                <w:numId w:val="17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 w:cs="Calibri"/>
              </w:rPr>
              <w:t xml:space="preserve">Prowadzenie spraw </w:t>
            </w:r>
            <w:proofErr w:type="spellStart"/>
            <w:r w:rsidRPr="00A77CE8">
              <w:rPr>
                <w:rFonts w:ascii="Corbel" w:hAnsi="Corbel" w:cs="Calibri"/>
              </w:rPr>
              <w:t>spółki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</w:p>
          <w:p w14:paraId="002A4729" w14:textId="77777777" w:rsidR="00851D38" w:rsidRPr="00A77CE8" w:rsidRDefault="00851D38" w:rsidP="00851D38">
            <w:pPr>
              <w:pStyle w:val="NormalnyWeb"/>
              <w:numPr>
                <w:ilvl w:val="0"/>
                <w:numId w:val="17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>
              <w:rPr>
                <w:rFonts w:ascii="Corbel" w:hAnsi="Corbel" w:cs="Calibri"/>
              </w:rPr>
              <w:t>Udział w zyskach i stratach</w:t>
            </w:r>
            <w:r w:rsidRPr="00A77CE8">
              <w:rPr>
                <w:rFonts w:ascii="Corbel" w:hAnsi="Corbel" w:cs="Calibri"/>
              </w:rPr>
              <w:t xml:space="preserve"> </w:t>
            </w:r>
          </w:p>
          <w:p w14:paraId="70F8B1E7" w14:textId="77777777" w:rsidR="00851D38" w:rsidRPr="00A77CE8" w:rsidRDefault="00851D38" w:rsidP="00851D38">
            <w:pPr>
              <w:pStyle w:val="NormalnyWeb"/>
              <w:numPr>
                <w:ilvl w:val="0"/>
                <w:numId w:val="17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proofErr w:type="spellStart"/>
            <w:r w:rsidRPr="00A77CE8">
              <w:rPr>
                <w:rFonts w:ascii="Corbel" w:hAnsi="Corbel" w:cs="Calibri"/>
              </w:rPr>
              <w:t>Wystąpienie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  <w:proofErr w:type="spellStart"/>
            <w:r w:rsidRPr="00A77CE8">
              <w:rPr>
                <w:rFonts w:ascii="Corbel" w:hAnsi="Corbel" w:cs="Calibri"/>
              </w:rPr>
              <w:t>wspólnika</w:t>
            </w:r>
            <w:proofErr w:type="spellEnd"/>
            <w:r w:rsidRPr="00A77CE8">
              <w:rPr>
                <w:rFonts w:ascii="Corbel" w:hAnsi="Corbel" w:cs="Calibri"/>
              </w:rPr>
              <w:t xml:space="preserve"> i </w:t>
            </w:r>
            <w:proofErr w:type="spellStart"/>
            <w:r>
              <w:rPr>
                <w:rFonts w:ascii="Corbel" w:hAnsi="Corbel" w:cs="Calibri"/>
              </w:rPr>
              <w:t>rozwiązanie</w:t>
            </w:r>
            <w:proofErr w:type="spellEnd"/>
            <w:r>
              <w:rPr>
                <w:rFonts w:ascii="Corbel" w:hAnsi="Corbel" w:cs="Calibri"/>
              </w:rPr>
              <w:t xml:space="preserve"> </w:t>
            </w:r>
            <w:proofErr w:type="spellStart"/>
            <w:r>
              <w:rPr>
                <w:rFonts w:ascii="Corbel" w:hAnsi="Corbel" w:cs="Calibri"/>
              </w:rPr>
              <w:t>spółki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</w:p>
          <w:p w14:paraId="0FCDEC19" w14:textId="77777777" w:rsidR="00851D38" w:rsidRPr="00444BDC" w:rsidRDefault="00851D38" w:rsidP="00851D38">
            <w:pPr>
              <w:pStyle w:val="NormalnyWeb"/>
              <w:numPr>
                <w:ilvl w:val="0"/>
                <w:numId w:val="17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>
              <w:rPr>
                <w:rFonts w:ascii="Corbel" w:hAnsi="Corbel" w:cs="Calibri"/>
              </w:rPr>
              <w:t xml:space="preserve">Likwidacja </w:t>
            </w:r>
            <w:proofErr w:type="spellStart"/>
            <w:r>
              <w:rPr>
                <w:rFonts w:ascii="Corbel" w:hAnsi="Corbel" w:cs="Calibri"/>
              </w:rPr>
              <w:t>spółki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</w:p>
        </w:tc>
      </w:tr>
      <w:tr w:rsidR="00851D38" w:rsidRPr="00AC45DA" w14:paraId="1B73336B" w14:textId="77777777" w:rsidTr="00A24EBD">
        <w:tc>
          <w:tcPr>
            <w:tcW w:w="9639" w:type="dxa"/>
          </w:tcPr>
          <w:p w14:paraId="67F452F6" w14:textId="77777777" w:rsidR="00851D38" w:rsidRPr="00A77CE8" w:rsidRDefault="00851D38" w:rsidP="00A24EBD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/>
              </w:rPr>
              <w:t>ĆW10</w:t>
            </w:r>
            <w:r w:rsidRPr="00A77CE8">
              <w:rPr>
                <w:rFonts w:ascii="Corbel" w:hAnsi="Corbel" w:cs="Calibri"/>
              </w:rPr>
              <w:t xml:space="preserve">-Spółka komandytowo-akcyjna </w:t>
            </w:r>
          </w:p>
          <w:p w14:paraId="231F88DA" w14:textId="77777777" w:rsidR="00851D38" w:rsidRPr="00A77CE8" w:rsidRDefault="00851D38" w:rsidP="00851D38">
            <w:pPr>
              <w:pStyle w:val="NormalnyWeb"/>
              <w:numPr>
                <w:ilvl w:val="0"/>
                <w:numId w:val="18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>
              <w:rPr>
                <w:rFonts w:ascii="Corbel" w:hAnsi="Corbel" w:cs="Calibri"/>
              </w:rPr>
              <w:t xml:space="preserve">Uwagi </w:t>
            </w:r>
            <w:proofErr w:type="spellStart"/>
            <w:r>
              <w:rPr>
                <w:rFonts w:ascii="Corbel" w:hAnsi="Corbel" w:cs="Calibri"/>
              </w:rPr>
              <w:t>ogólne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</w:p>
          <w:p w14:paraId="0BD1D2BD" w14:textId="77777777" w:rsidR="00851D38" w:rsidRPr="00A77CE8" w:rsidRDefault="00851D38" w:rsidP="00851D38">
            <w:pPr>
              <w:pStyle w:val="NormalnyWeb"/>
              <w:numPr>
                <w:ilvl w:val="0"/>
                <w:numId w:val="18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>
              <w:rPr>
                <w:rFonts w:ascii="Corbel" w:hAnsi="Corbel" w:cs="Calibri"/>
              </w:rPr>
              <w:t xml:space="preserve">Utworzenie </w:t>
            </w:r>
            <w:proofErr w:type="spellStart"/>
            <w:r>
              <w:rPr>
                <w:rFonts w:ascii="Corbel" w:hAnsi="Corbel" w:cs="Calibri"/>
              </w:rPr>
              <w:t>spółki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</w:p>
          <w:p w14:paraId="0B8E5157" w14:textId="77777777" w:rsidR="00851D38" w:rsidRPr="00A77CE8" w:rsidRDefault="00851D38" w:rsidP="00851D38">
            <w:pPr>
              <w:pStyle w:val="NormalnyWeb"/>
              <w:numPr>
                <w:ilvl w:val="0"/>
                <w:numId w:val="18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proofErr w:type="spellStart"/>
            <w:r w:rsidRPr="00A77CE8">
              <w:rPr>
                <w:rFonts w:ascii="Corbel" w:hAnsi="Corbel" w:cs="Calibri"/>
              </w:rPr>
              <w:t>Majątek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  <w:proofErr w:type="spellStart"/>
            <w:r w:rsidRPr="00A77CE8">
              <w:rPr>
                <w:rFonts w:ascii="Corbel" w:hAnsi="Corbel" w:cs="Calibri"/>
              </w:rPr>
              <w:t>spółki</w:t>
            </w:r>
            <w:proofErr w:type="spellEnd"/>
            <w:r w:rsidRPr="00A77CE8">
              <w:rPr>
                <w:rFonts w:ascii="Corbel" w:hAnsi="Corbel" w:cs="Calibri"/>
              </w:rPr>
              <w:t xml:space="preserve">, wkłady do </w:t>
            </w:r>
            <w:proofErr w:type="spellStart"/>
            <w:r w:rsidRPr="00A77CE8">
              <w:rPr>
                <w:rFonts w:ascii="Corbel" w:hAnsi="Corbel" w:cs="Calibri"/>
              </w:rPr>
              <w:t>spółki</w:t>
            </w:r>
            <w:proofErr w:type="spellEnd"/>
            <w:r w:rsidRPr="00A77CE8">
              <w:rPr>
                <w:rFonts w:ascii="Corbel" w:hAnsi="Corbel" w:cs="Calibri"/>
              </w:rPr>
              <w:t xml:space="preserve">, udziały, suma </w:t>
            </w:r>
            <w:r>
              <w:rPr>
                <w:rFonts w:ascii="Corbel" w:hAnsi="Corbel" w:cs="Calibri"/>
              </w:rPr>
              <w:t>komandytowa</w:t>
            </w:r>
            <w:r w:rsidRPr="00A77CE8">
              <w:rPr>
                <w:rFonts w:ascii="Corbel" w:hAnsi="Corbel" w:cs="Calibri"/>
              </w:rPr>
              <w:t xml:space="preserve"> </w:t>
            </w:r>
          </w:p>
          <w:p w14:paraId="6DD31E51" w14:textId="77777777" w:rsidR="00851D38" w:rsidRPr="00A77CE8" w:rsidRDefault="00851D38" w:rsidP="00851D38">
            <w:pPr>
              <w:pStyle w:val="NormalnyWeb"/>
              <w:numPr>
                <w:ilvl w:val="0"/>
                <w:numId w:val="18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proofErr w:type="spellStart"/>
            <w:r w:rsidRPr="00A77CE8">
              <w:rPr>
                <w:rFonts w:ascii="Corbel" w:hAnsi="Corbel" w:cs="Calibri"/>
              </w:rPr>
              <w:t>Odpo</w:t>
            </w:r>
            <w:r>
              <w:rPr>
                <w:rFonts w:ascii="Corbel" w:hAnsi="Corbel" w:cs="Calibri"/>
              </w:rPr>
              <w:t>wiedzialnośc</w:t>
            </w:r>
            <w:proofErr w:type="spellEnd"/>
            <w:r>
              <w:rPr>
                <w:rFonts w:ascii="Corbel" w:hAnsi="Corbel" w:cs="Calibri"/>
              </w:rPr>
              <w:t xml:space="preserve">́ za </w:t>
            </w:r>
            <w:proofErr w:type="spellStart"/>
            <w:r>
              <w:rPr>
                <w:rFonts w:ascii="Corbel" w:hAnsi="Corbel" w:cs="Calibri"/>
              </w:rPr>
              <w:t>zobowiązania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</w:p>
          <w:p w14:paraId="573EED9B" w14:textId="77777777" w:rsidR="00851D38" w:rsidRPr="00A77CE8" w:rsidRDefault="00851D38" w:rsidP="00851D38">
            <w:pPr>
              <w:pStyle w:val="NormalnyWeb"/>
              <w:numPr>
                <w:ilvl w:val="0"/>
                <w:numId w:val="18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>
              <w:rPr>
                <w:rFonts w:ascii="Corbel" w:hAnsi="Corbel" w:cs="Calibri"/>
              </w:rPr>
              <w:t xml:space="preserve">Reprezentacja </w:t>
            </w:r>
            <w:proofErr w:type="spellStart"/>
            <w:r>
              <w:rPr>
                <w:rFonts w:ascii="Corbel" w:hAnsi="Corbel" w:cs="Calibri"/>
              </w:rPr>
              <w:t>spółki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</w:p>
          <w:p w14:paraId="242E279B" w14:textId="77777777" w:rsidR="00851D38" w:rsidRPr="00A77CE8" w:rsidRDefault="00851D38" w:rsidP="00851D38">
            <w:pPr>
              <w:pStyle w:val="NormalnyWeb"/>
              <w:numPr>
                <w:ilvl w:val="0"/>
                <w:numId w:val="18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 w:cs="Calibri"/>
              </w:rPr>
              <w:t xml:space="preserve">Prowadzenie </w:t>
            </w:r>
            <w:r>
              <w:rPr>
                <w:rFonts w:ascii="Corbel" w:hAnsi="Corbel" w:cs="Calibri"/>
              </w:rPr>
              <w:t xml:space="preserve">spraw </w:t>
            </w:r>
            <w:proofErr w:type="spellStart"/>
            <w:r>
              <w:rPr>
                <w:rFonts w:ascii="Corbel" w:hAnsi="Corbel" w:cs="Calibri"/>
              </w:rPr>
              <w:t>spółki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</w:p>
          <w:p w14:paraId="19B2260D" w14:textId="77777777" w:rsidR="00851D38" w:rsidRPr="00A77CE8" w:rsidRDefault="00851D38" w:rsidP="00851D38">
            <w:pPr>
              <w:pStyle w:val="NormalnyWeb"/>
              <w:numPr>
                <w:ilvl w:val="0"/>
                <w:numId w:val="18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>
              <w:rPr>
                <w:rFonts w:ascii="Corbel" w:hAnsi="Corbel" w:cs="Calibri"/>
              </w:rPr>
              <w:lastRenderedPageBreak/>
              <w:t>Udział w zyskach i stratach</w:t>
            </w:r>
            <w:r w:rsidRPr="00A77CE8">
              <w:rPr>
                <w:rFonts w:ascii="Corbel" w:hAnsi="Corbel" w:cs="Calibri"/>
              </w:rPr>
              <w:t xml:space="preserve"> </w:t>
            </w:r>
          </w:p>
          <w:p w14:paraId="626A71CD" w14:textId="77777777" w:rsidR="00851D38" w:rsidRPr="00A77CE8" w:rsidRDefault="00851D38" w:rsidP="00851D38">
            <w:pPr>
              <w:pStyle w:val="NormalnyWeb"/>
              <w:numPr>
                <w:ilvl w:val="0"/>
                <w:numId w:val="18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proofErr w:type="spellStart"/>
            <w:r w:rsidRPr="00A77CE8">
              <w:rPr>
                <w:rFonts w:ascii="Corbel" w:hAnsi="Corbel" w:cs="Calibri"/>
              </w:rPr>
              <w:t>Wystąpienie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  <w:proofErr w:type="spellStart"/>
            <w:r w:rsidRPr="00A77CE8">
              <w:rPr>
                <w:rFonts w:ascii="Corbel" w:hAnsi="Corbel" w:cs="Calibri"/>
              </w:rPr>
              <w:t>ws</w:t>
            </w:r>
            <w:r>
              <w:rPr>
                <w:rFonts w:ascii="Corbel" w:hAnsi="Corbel" w:cs="Calibri"/>
              </w:rPr>
              <w:t>pólnika</w:t>
            </w:r>
            <w:proofErr w:type="spellEnd"/>
            <w:r>
              <w:rPr>
                <w:rFonts w:ascii="Corbel" w:hAnsi="Corbel" w:cs="Calibri"/>
              </w:rPr>
              <w:t xml:space="preserve"> i </w:t>
            </w:r>
            <w:proofErr w:type="spellStart"/>
            <w:r>
              <w:rPr>
                <w:rFonts w:ascii="Corbel" w:hAnsi="Corbel" w:cs="Calibri"/>
              </w:rPr>
              <w:t>rozwiązanie</w:t>
            </w:r>
            <w:proofErr w:type="spellEnd"/>
            <w:r>
              <w:rPr>
                <w:rFonts w:ascii="Corbel" w:hAnsi="Corbel" w:cs="Calibri"/>
              </w:rPr>
              <w:t xml:space="preserve"> </w:t>
            </w:r>
            <w:proofErr w:type="spellStart"/>
            <w:r>
              <w:rPr>
                <w:rFonts w:ascii="Corbel" w:hAnsi="Corbel" w:cs="Calibri"/>
              </w:rPr>
              <w:t>spółki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</w:p>
          <w:p w14:paraId="289C9E57" w14:textId="77777777" w:rsidR="00851D38" w:rsidRPr="00A77CE8" w:rsidRDefault="00851D38" w:rsidP="00851D38">
            <w:pPr>
              <w:pStyle w:val="NormalnyWeb"/>
              <w:numPr>
                <w:ilvl w:val="0"/>
                <w:numId w:val="18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>
              <w:rPr>
                <w:rFonts w:ascii="Corbel" w:hAnsi="Corbel" w:cs="Calibri"/>
              </w:rPr>
              <w:t xml:space="preserve">Likwidacja </w:t>
            </w:r>
            <w:proofErr w:type="spellStart"/>
            <w:r>
              <w:rPr>
                <w:rFonts w:ascii="Corbel" w:hAnsi="Corbel" w:cs="Calibri"/>
              </w:rPr>
              <w:t>spółki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</w:p>
        </w:tc>
      </w:tr>
      <w:tr w:rsidR="00851D38" w:rsidRPr="00AC45DA" w14:paraId="16164D72" w14:textId="77777777" w:rsidTr="00A24EBD">
        <w:tc>
          <w:tcPr>
            <w:tcW w:w="9639" w:type="dxa"/>
          </w:tcPr>
          <w:p w14:paraId="2D88521C" w14:textId="77777777" w:rsidR="00851D38" w:rsidRPr="00A77CE8" w:rsidRDefault="00851D38" w:rsidP="00A24EBD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/>
              </w:rPr>
              <w:lastRenderedPageBreak/>
              <w:t>ĆW11</w:t>
            </w:r>
            <w:r w:rsidRPr="00A77CE8">
              <w:rPr>
                <w:rFonts w:ascii="Corbel" w:hAnsi="Corbel" w:cs="Calibri"/>
              </w:rPr>
              <w:t xml:space="preserve">-Spółka z ograniczoną </w:t>
            </w:r>
            <w:proofErr w:type="spellStart"/>
            <w:r w:rsidRPr="00A77CE8">
              <w:rPr>
                <w:rFonts w:ascii="Corbel" w:hAnsi="Corbel" w:cs="Calibri"/>
              </w:rPr>
              <w:t>odpowiedzialnościa</w:t>
            </w:r>
            <w:proofErr w:type="spellEnd"/>
            <w:r w:rsidRPr="00A77CE8">
              <w:rPr>
                <w:rFonts w:ascii="Corbel" w:hAnsi="Corbel" w:cs="Calibri"/>
              </w:rPr>
              <w:t xml:space="preserve">̨ </w:t>
            </w:r>
          </w:p>
          <w:p w14:paraId="61C2C586" w14:textId="77777777" w:rsidR="00851D38" w:rsidRPr="00A77CE8" w:rsidRDefault="00851D38" w:rsidP="00851D38">
            <w:pPr>
              <w:pStyle w:val="NormalnyWeb"/>
              <w:numPr>
                <w:ilvl w:val="0"/>
                <w:numId w:val="19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>
              <w:rPr>
                <w:rFonts w:ascii="Corbel" w:hAnsi="Corbel" w:cs="Calibri"/>
              </w:rPr>
              <w:t xml:space="preserve">Uwagi </w:t>
            </w:r>
            <w:proofErr w:type="spellStart"/>
            <w:r>
              <w:rPr>
                <w:rFonts w:ascii="Corbel" w:hAnsi="Corbel" w:cs="Calibri"/>
              </w:rPr>
              <w:t>ogólne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</w:p>
          <w:p w14:paraId="08209F38" w14:textId="77777777" w:rsidR="00851D38" w:rsidRPr="00A77CE8" w:rsidRDefault="00851D38" w:rsidP="00851D38">
            <w:pPr>
              <w:pStyle w:val="NormalnyWeb"/>
              <w:numPr>
                <w:ilvl w:val="0"/>
                <w:numId w:val="19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>
              <w:rPr>
                <w:rFonts w:ascii="Corbel" w:hAnsi="Corbel" w:cs="Calibri"/>
              </w:rPr>
              <w:t xml:space="preserve">Utworzenie </w:t>
            </w:r>
            <w:proofErr w:type="spellStart"/>
            <w:r>
              <w:rPr>
                <w:rFonts w:ascii="Corbel" w:hAnsi="Corbel" w:cs="Calibri"/>
              </w:rPr>
              <w:t>spółki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</w:p>
          <w:p w14:paraId="6688CC48" w14:textId="77777777" w:rsidR="00851D38" w:rsidRPr="00A77CE8" w:rsidRDefault="00851D38" w:rsidP="00851D38">
            <w:pPr>
              <w:pStyle w:val="NormalnyWeb"/>
              <w:numPr>
                <w:ilvl w:val="0"/>
                <w:numId w:val="19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>
              <w:rPr>
                <w:rFonts w:ascii="Corbel" w:hAnsi="Corbel" w:cs="Calibri"/>
              </w:rPr>
              <w:t xml:space="preserve">Wkłady do </w:t>
            </w:r>
            <w:proofErr w:type="spellStart"/>
            <w:r>
              <w:rPr>
                <w:rFonts w:ascii="Corbel" w:hAnsi="Corbel" w:cs="Calibri"/>
              </w:rPr>
              <w:t>spółki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</w:p>
          <w:p w14:paraId="2911D50D" w14:textId="77777777" w:rsidR="00851D38" w:rsidRPr="00A77CE8" w:rsidRDefault="00851D38" w:rsidP="00851D38">
            <w:pPr>
              <w:pStyle w:val="NormalnyWeb"/>
              <w:numPr>
                <w:ilvl w:val="0"/>
                <w:numId w:val="19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>
              <w:rPr>
                <w:rFonts w:ascii="Corbel" w:hAnsi="Corbel" w:cs="Calibri"/>
              </w:rPr>
              <w:t>Kapitał zakładowy</w:t>
            </w:r>
          </w:p>
          <w:p w14:paraId="2C2726F8" w14:textId="77777777" w:rsidR="00851D38" w:rsidRPr="00A77CE8" w:rsidRDefault="00851D38" w:rsidP="00851D38">
            <w:pPr>
              <w:pStyle w:val="NormalnyWeb"/>
              <w:numPr>
                <w:ilvl w:val="0"/>
                <w:numId w:val="19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>
              <w:rPr>
                <w:rFonts w:ascii="Corbel" w:hAnsi="Corbel" w:cs="Calibri"/>
              </w:rPr>
              <w:t>Udziały</w:t>
            </w:r>
          </w:p>
          <w:p w14:paraId="750ECA5D" w14:textId="77777777" w:rsidR="00851D38" w:rsidRPr="00A77CE8" w:rsidRDefault="00851D38" w:rsidP="00851D38">
            <w:pPr>
              <w:pStyle w:val="NormalnyWeb"/>
              <w:numPr>
                <w:ilvl w:val="0"/>
                <w:numId w:val="19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 w:cs="Calibri"/>
              </w:rPr>
              <w:t>P</w:t>
            </w:r>
            <w:r>
              <w:rPr>
                <w:rFonts w:ascii="Corbel" w:hAnsi="Corbel" w:cs="Calibri"/>
              </w:rPr>
              <w:t xml:space="preserve">rawa </w:t>
            </w:r>
            <w:proofErr w:type="spellStart"/>
            <w:r>
              <w:rPr>
                <w:rFonts w:ascii="Corbel" w:hAnsi="Corbel" w:cs="Calibri"/>
              </w:rPr>
              <w:t>wspólników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</w:p>
          <w:p w14:paraId="53763C8F" w14:textId="77777777" w:rsidR="00851D38" w:rsidRPr="00A77CE8" w:rsidRDefault="00851D38" w:rsidP="00851D38">
            <w:pPr>
              <w:pStyle w:val="NormalnyWeb"/>
              <w:numPr>
                <w:ilvl w:val="0"/>
                <w:numId w:val="19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proofErr w:type="spellStart"/>
            <w:r w:rsidRPr="00A77CE8">
              <w:rPr>
                <w:rFonts w:ascii="Corbel" w:hAnsi="Corbel" w:cs="Calibri"/>
              </w:rPr>
              <w:t>Obowiązki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  <w:proofErr w:type="spellStart"/>
            <w:r w:rsidRPr="00A77CE8">
              <w:rPr>
                <w:rFonts w:ascii="Corbel" w:hAnsi="Corbel" w:cs="Calibri"/>
              </w:rPr>
              <w:t>wspólników</w:t>
            </w:r>
            <w:proofErr w:type="spellEnd"/>
          </w:p>
          <w:p w14:paraId="79FE0DA4" w14:textId="77777777" w:rsidR="00851D38" w:rsidRPr="00A77CE8" w:rsidRDefault="00851D38" w:rsidP="00851D38">
            <w:pPr>
              <w:pStyle w:val="NormalnyWeb"/>
              <w:numPr>
                <w:ilvl w:val="0"/>
                <w:numId w:val="19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 w:cs="Calibri"/>
              </w:rPr>
              <w:t xml:space="preserve">Organy </w:t>
            </w:r>
            <w:proofErr w:type="spellStart"/>
            <w:r w:rsidRPr="00A77CE8">
              <w:rPr>
                <w:rFonts w:ascii="Corbel" w:hAnsi="Corbel" w:cs="Calibri"/>
              </w:rPr>
              <w:t>spółki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</w:p>
          <w:p w14:paraId="225E48A9" w14:textId="77777777" w:rsidR="00851D38" w:rsidRPr="00A77CE8" w:rsidRDefault="00851D38" w:rsidP="00851D38">
            <w:pPr>
              <w:pStyle w:val="NormalnyWeb"/>
              <w:numPr>
                <w:ilvl w:val="0"/>
                <w:numId w:val="19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proofErr w:type="spellStart"/>
            <w:r w:rsidRPr="00A77CE8">
              <w:rPr>
                <w:rFonts w:ascii="Corbel" w:hAnsi="Corbel" w:cs="Calibri"/>
              </w:rPr>
              <w:t>Rozwią</w:t>
            </w:r>
            <w:r>
              <w:rPr>
                <w:rFonts w:ascii="Corbel" w:hAnsi="Corbel" w:cs="Calibri"/>
              </w:rPr>
              <w:t>zanie</w:t>
            </w:r>
            <w:proofErr w:type="spellEnd"/>
            <w:r>
              <w:rPr>
                <w:rFonts w:ascii="Corbel" w:hAnsi="Corbel" w:cs="Calibri"/>
              </w:rPr>
              <w:t xml:space="preserve"> </w:t>
            </w:r>
            <w:proofErr w:type="spellStart"/>
            <w:r>
              <w:rPr>
                <w:rFonts w:ascii="Corbel" w:hAnsi="Corbel" w:cs="Calibri"/>
              </w:rPr>
              <w:t>spółki</w:t>
            </w:r>
            <w:proofErr w:type="spellEnd"/>
            <w:r>
              <w:rPr>
                <w:rFonts w:ascii="Corbel" w:hAnsi="Corbel" w:cs="Calibri"/>
              </w:rPr>
              <w:t xml:space="preserve"> i jej likwidacja</w:t>
            </w:r>
          </w:p>
        </w:tc>
      </w:tr>
      <w:tr w:rsidR="00851D38" w:rsidRPr="00AC45DA" w14:paraId="7C87B8CD" w14:textId="77777777" w:rsidTr="00851D38">
        <w:trPr>
          <w:trHeight w:val="2821"/>
        </w:trPr>
        <w:tc>
          <w:tcPr>
            <w:tcW w:w="9639" w:type="dxa"/>
          </w:tcPr>
          <w:p w14:paraId="70A5BDEA" w14:textId="77777777" w:rsidR="00851D38" w:rsidRPr="00A77CE8" w:rsidRDefault="00851D38" w:rsidP="00A24EBD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/>
              </w:rPr>
              <w:t>ĆW12</w:t>
            </w:r>
            <w:r w:rsidRPr="00A77CE8">
              <w:rPr>
                <w:rFonts w:ascii="Corbel" w:hAnsi="Corbel" w:cs="Calibri"/>
              </w:rPr>
              <w:t xml:space="preserve">-Spółka akcyjna </w:t>
            </w:r>
          </w:p>
          <w:p w14:paraId="2173C05B" w14:textId="77777777" w:rsidR="00851D38" w:rsidRPr="00A77CE8" w:rsidRDefault="00851D38" w:rsidP="00851D38">
            <w:pPr>
              <w:pStyle w:val="NormalnyWeb"/>
              <w:numPr>
                <w:ilvl w:val="0"/>
                <w:numId w:val="20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 w:cs="Calibri"/>
              </w:rPr>
              <w:t xml:space="preserve">Uwagi </w:t>
            </w:r>
            <w:proofErr w:type="spellStart"/>
            <w:r w:rsidRPr="00A77CE8">
              <w:rPr>
                <w:rFonts w:ascii="Corbel" w:hAnsi="Corbel" w:cs="Calibri"/>
              </w:rPr>
              <w:t>og</w:t>
            </w:r>
            <w:r>
              <w:rPr>
                <w:rFonts w:ascii="Corbel" w:hAnsi="Corbel" w:cs="Calibri"/>
              </w:rPr>
              <w:t>ólne</w:t>
            </w:r>
            <w:proofErr w:type="spellEnd"/>
          </w:p>
          <w:p w14:paraId="70A730C2" w14:textId="77777777" w:rsidR="00851D38" w:rsidRPr="00A77CE8" w:rsidRDefault="00851D38" w:rsidP="00851D38">
            <w:pPr>
              <w:pStyle w:val="NormalnyWeb"/>
              <w:numPr>
                <w:ilvl w:val="0"/>
                <w:numId w:val="20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 w:cs="Calibri"/>
              </w:rPr>
              <w:t xml:space="preserve">Powstanie </w:t>
            </w:r>
            <w:proofErr w:type="spellStart"/>
            <w:r w:rsidRPr="00A77CE8">
              <w:rPr>
                <w:rFonts w:ascii="Corbel" w:hAnsi="Corbel" w:cs="Calibri"/>
              </w:rPr>
              <w:t>spół</w:t>
            </w:r>
            <w:r>
              <w:rPr>
                <w:rFonts w:ascii="Corbel" w:hAnsi="Corbel" w:cs="Calibri"/>
              </w:rPr>
              <w:t>ki</w:t>
            </w:r>
            <w:proofErr w:type="spellEnd"/>
          </w:p>
          <w:p w14:paraId="59066A2D" w14:textId="77777777" w:rsidR="00851D38" w:rsidRPr="00A77CE8" w:rsidRDefault="00851D38" w:rsidP="00851D38">
            <w:pPr>
              <w:pStyle w:val="NormalnyWeb"/>
              <w:numPr>
                <w:ilvl w:val="0"/>
                <w:numId w:val="20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>
              <w:rPr>
                <w:rFonts w:ascii="Corbel" w:hAnsi="Corbel" w:cs="Calibri"/>
              </w:rPr>
              <w:t>Kapitał zakładowy</w:t>
            </w:r>
            <w:r w:rsidRPr="00A77CE8">
              <w:rPr>
                <w:rFonts w:ascii="Corbel" w:hAnsi="Corbel" w:cs="Calibri"/>
              </w:rPr>
              <w:t xml:space="preserve"> </w:t>
            </w:r>
          </w:p>
          <w:p w14:paraId="6624292C" w14:textId="77777777" w:rsidR="00851D38" w:rsidRPr="00A77CE8" w:rsidRDefault="00851D38" w:rsidP="00851D38">
            <w:pPr>
              <w:pStyle w:val="NormalnyWeb"/>
              <w:numPr>
                <w:ilvl w:val="0"/>
                <w:numId w:val="20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proofErr w:type="spellStart"/>
            <w:r>
              <w:rPr>
                <w:rFonts w:ascii="Corbel" w:hAnsi="Corbel" w:cs="Calibri"/>
              </w:rPr>
              <w:t>Pojęcie</w:t>
            </w:r>
            <w:proofErr w:type="spellEnd"/>
            <w:r>
              <w:rPr>
                <w:rFonts w:ascii="Corbel" w:hAnsi="Corbel" w:cs="Calibri"/>
              </w:rPr>
              <w:t xml:space="preserve"> akcji i ich rodzaje</w:t>
            </w:r>
            <w:r w:rsidRPr="00A77CE8">
              <w:rPr>
                <w:rFonts w:ascii="Corbel" w:hAnsi="Corbel" w:cs="Calibri"/>
              </w:rPr>
              <w:t xml:space="preserve"> </w:t>
            </w:r>
          </w:p>
          <w:p w14:paraId="144C5B3F" w14:textId="77777777" w:rsidR="00851D38" w:rsidRPr="00A77CE8" w:rsidRDefault="00851D38" w:rsidP="00851D38">
            <w:pPr>
              <w:pStyle w:val="NormalnyWeb"/>
              <w:numPr>
                <w:ilvl w:val="0"/>
                <w:numId w:val="20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 w:cs="Calibri"/>
              </w:rPr>
              <w:t>Pr</w:t>
            </w:r>
            <w:r>
              <w:rPr>
                <w:rFonts w:ascii="Corbel" w:hAnsi="Corbel" w:cs="Calibri"/>
              </w:rPr>
              <w:t xml:space="preserve">awa i </w:t>
            </w:r>
            <w:proofErr w:type="spellStart"/>
            <w:r>
              <w:rPr>
                <w:rFonts w:ascii="Corbel" w:hAnsi="Corbel" w:cs="Calibri"/>
              </w:rPr>
              <w:t>obowiązki</w:t>
            </w:r>
            <w:proofErr w:type="spellEnd"/>
            <w:r>
              <w:rPr>
                <w:rFonts w:ascii="Corbel" w:hAnsi="Corbel" w:cs="Calibri"/>
              </w:rPr>
              <w:t xml:space="preserve"> akcjonariuszy</w:t>
            </w:r>
          </w:p>
          <w:p w14:paraId="505546B1" w14:textId="77777777" w:rsidR="00851D38" w:rsidRPr="00A77CE8" w:rsidRDefault="00851D38" w:rsidP="00851D38">
            <w:pPr>
              <w:pStyle w:val="NormalnyWeb"/>
              <w:numPr>
                <w:ilvl w:val="0"/>
                <w:numId w:val="20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 w:cs="Calibri"/>
              </w:rPr>
              <w:t xml:space="preserve">Organy </w:t>
            </w:r>
            <w:proofErr w:type="spellStart"/>
            <w:r w:rsidRPr="00A77CE8">
              <w:rPr>
                <w:rFonts w:ascii="Corbel" w:hAnsi="Corbel" w:cs="Calibri"/>
              </w:rPr>
              <w:t>sp</w:t>
            </w:r>
            <w:r>
              <w:rPr>
                <w:rFonts w:ascii="Corbel" w:hAnsi="Corbel" w:cs="Calibri"/>
              </w:rPr>
              <w:t>ółki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</w:p>
          <w:p w14:paraId="7285E717" w14:textId="77777777" w:rsidR="00851D38" w:rsidRPr="00A77CE8" w:rsidRDefault="00851D38" w:rsidP="00851D38">
            <w:pPr>
              <w:pStyle w:val="NormalnyWeb"/>
              <w:numPr>
                <w:ilvl w:val="0"/>
                <w:numId w:val="20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proofErr w:type="spellStart"/>
            <w:r w:rsidRPr="00A77CE8">
              <w:rPr>
                <w:rFonts w:ascii="Corbel" w:hAnsi="Corbel" w:cs="Calibri"/>
              </w:rPr>
              <w:t>Odpowiedzialnośc</w:t>
            </w:r>
            <w:proofErr w:type="spellEnd"/>
            <w:r w:rsidRPr="00A77CE8">
              <w:rPr>
                <w:rFonts w:ascii="Corbel" w:hAnsi="Corbel" w:cs="Calibri"/>
              </w:rPr>
              <w:t>́ c</w:t>
            </w:r>
            <w:r>
              <w:rPr>
                <w:rFonts w:ascii="Corbel" w:hAnsi="Corbel" w:cs="Calibri"/>
              </w:rPr>
              <w:t xml:space="preserve">ywilnoprawna w </w:t>
            </w:r>
            <w:proofErr w:type="spellStart"/>
            <w:r>
              <w:rPr>
                <w:rFonts w:ascii="Corbel" w:hAnsi="Corbel" w:cs="Calibri"/>
              </w:rPr>
              <w:t>spółce</w:t>
            </w:r>
            <w:proofErr w:type="spellEnd"/>
            <w:r>
              <w:rPr>
                <w:rFonts w:ascii="Corbel" w:hAnsi="Corbel" w:cs="Calibri"/>
              </w:rPr>
              <w:t xml:space="preserve"> akcyjnej</w:t>
            </w:r>
            <w:r w:rsidRPr="00A77CE8">
              <w:rPr>
                <w:rFonts w:ascii="Corbel" w:hAnsi="Corbel" w:cs="Calibri"/>
              </w:rPr>
              <w:t xml:space="preserve"> </w:t>
            </w:r>
          </w:p>
          <w:p w14:paraId="15FF41B0" w14:textId="77777777" w:rsidR="00851D38" w:rsidRPr="00A77CE8" w:rsidRDefault="00851D38" w:rsidP="00851D38">
            <w:pPr>
              <w:pStyle w:val="NormalnyWeb"/>
              <w:numPr>
                <w:ilvl w:val="0"/>
                <w:numId w:val="20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proofErr w:type="spellStart"/>
            <w:r w:rsidRPr="00A77CE8">
              <w:rPr>
                <w:rFonts w:ascii="Corbel" w:hAnsi="Corbel" w:cs="Calibri"/>
              </w:rPr>
              <w:t>Ro</w:t>
            </w:r>
            <w:r>
              <w:rPr>
                <w:rFonts w:ascii="Corbel" w:hAnsi="Corbel" w:cs="Calibri"/>
              </w:rPr>
              <w:t>związanie</w:t>
            </w:r>
            <w:proofErr w:type="spellEnd"/>
            <w:r>
              <w:rPr>
                <w:rFonts w:ascii="Corbel" w:hAnsi="Corbel" w:cs="Calibri"/>
              </w:rPr>
              <w:t xml:space="preserve"> i likwidacja </w:t>
            </w:r>
            <w:proofErr w:type="spellStart"/>
            <w:r>
              <w:rPr>
                <w:rFonts w:ascii="Corbel" w:hAnsi="Corbel" w:cs="Calibri"/>
              </w:rPr>
              <w:t>spółki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</w:p>
        </w:tc>
      </w:tr>
      <w:tr w:rsidR="00851D38" w:rsidRPr="00AC45DA" w14:paraId="4033A08C" w14:textId="77777777" w:rsidTr="00851D38">
        <w:trPr>
          <w:trHeight w:val="790"/>
        </w:trPr>
        <w:tc>
          <w:tcPr>
            <w:tcW w:w="9639" w:type="dxa"/>
          </w:tcPr>
          <w:p w14:paraId="1E87DC11" w14:textId="77777777" w:rsidR="00851D38" w:rsidRDefault="00851D38" w:rsidP="00A24EBD">
            <w:pPr>
              <w:pStyle w:val="NormalnyWeb"/>
              <w:spacing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ĆW13 – Prosta Spółka Akcyjna </w:t>
            </w:r>
          </w:p>
          <w:p w14:paraId="1F0181BF" w14:textId="77777777" w:rsidR="00851D38" w:rsidRDefault="00851D38" w:rsidP="00851D38">
            <w:pPr>
              <w:pStyle w:val="NormalnyWeb"/>
              <w:numPr>
                <w:ilvl w:val="0"/>
                <w:numId w:val="30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>Istota spółki</w:t>
            </w:r>
          </w:p>
          <w:p w14:paraId="17DB31BD" w14:textId="77777777" w:rsidR="00851D38" w:rsidRDefault="00851D38" w:rsidP="00851D38">
            <w:pPr>
              <w:pStyle w:val="NormalnyWeb"/>
              <w:numPr>
                <w:ilvl w:val="0"/>
                <w:numId w:val="30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 xml:space="preserve">Tryb tworzenia </w:t>
            </w:r>
          </w:p>
          <w:p w14:paraId="4F0FDFB9" w14:textId="77777777" w:rsidR="00851D38" w:rsidRDefault="00851D38" w:rsidP="00851D38">
            <w:pPr>
              <w:pStyle w:val="NormalnyWeb"/>
              <w:numPr>
                <w:ilvl w:val="0"/>
                <w:numId w:val="30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>Kapitał akcyjny</w:t>
            </w:r>
          </w:p>
          <w:p w14:paraId="2F06A1A9" w14:textId="77777777" w:rsidR="00851D38" w:rsidRDefault="00851D38" w:rsidP="00851D38">
            <w:pPr>
              <w:pStyle w:val="NormalnyWeb"/>
              <w:numPr>
                <w:ilvl w:val="0"/>
                <w:numId w:val="30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>Ograny spółki – model monistyczny i dualistyczny</w:t>
            </w:r>
          </w:p>
          <w:p w14:paraId="58671D53" w14:textId="77777777" w:rsidR="00851D38" w:rsidRDefault="00851D38" w:rsidP="00851D38">
            <w:pPr>
              <w:pStyle w:val="NormalnyWeb"/>
              <w:numPr>
                <w:ilvl w:val="0"/>
                <w:numId w:val="30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 xml:space="preserve">Odpowiedzialność cywilnoprawna w prostej spółce akcyjnej </w:t>
            </w:r>
          </w:p>
          <w:p w14:paraId="726C4F85" w14:textId="1C0DCC66" w:rsidR="00851D38" w:rsidRPr="00851D38" w:rsidRDefault="00851D38" w:rsidP="00851D38">
            <w:pPr>
              <w:pStyle w:val="NormalnyWeb"/>
              <w:numPr>
                <w:ilvl w:val="0"/>
                <w:numId w:val="30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851D38">
              <w:rPr>
                <w:rFonts w:ascii="Corbel" w:hAnsi="Corbel" w:cs="Calibri"/>
              </w:rPr>
              <w:t>Rozwiązanie i likwidacja spółki</w:t>
            </w:r>
          </w:p>
        </w:tc>
      </w:tr>
      <w:tr w:rsidR="00851D38" w:rsidRPr="00AC45DA" w14:paraId="1D1D72D7" w14:textId="77777777" w:rsidTr="00A24EBD">
        <w:tc>
          <w:tcPr>
            <w:tcW w:w="9639" w:type="dxa"/>
          </w:tcPr>
          <w:p w14:paraId="7DC995B1" w14:textId="07191202" w:rsidR="00851D38" w:rsidRPr="00A77CE8" w:rsidRDefault="00851D38" w:rsidP="00A24EBD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/>
              </w:rPr>
              <w:t>ĆW1</w:t>
            </w:r>
            <w:r>
              <w:rPr>
                <w:rFonts w:ascii="Corbel" w:hAnsi="Corbel"/>
              </w:rPr>
              <w:t>4</w:t>
            </w:r>
            <w:r w:rsidRPr="00A77CE8">
              <w:rPr>
                <w:rFonts w:ascii="Corbel" w:hAnsi="Corbel" w:cs="Calibri"/>
              </w:rPr>
              <w:t xml:space="preserve">-Łączenie </w:t>
            </w:r>
            <w:proofErr w:type="spellStart"/>
            <w:r w:rsidRPr="00A77CE8">
              <w:rPr>
                <w:rFonts w:ascii="Corbel" w:hAnsi="Corbel" w:cs="Calibri"/>
              </w:rPr>
              <w:t>sie</w:t>
            </w:r>
            <w:proofErr w:type="spellEnd"/>
            <w:r w:rsidRPr="00A77CE8">
              <w:rPr>
                <w:rFonts w:ascii="Corbel" w:hAnsi="Corbel" w:cs="Calibri"/>
              </w:rPr>
              <w:t xml:space="preserve">̨ </w:t>
            </w:r>
            <w:proofErr w:type="spellStart"/>
            <w:r w:rsidRPr="00A77CE8">
              <w:rPr>
                <w:rFonts w:ascii="Corbel" w:hAnsi="Corbel" w:cs="Calibri"/>
              </w:rPr>
              <w:t>spółek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</w:p>
          <w:p w14:paraId="3980A601" w14:textId="77777777" w:rsidR="00851D38" w:rsidRPr="00A77CE8" w:rsidRDefault="00851D38" w:rsidP="00851D38">
            <w:pPr>
              <w:pStyle w:val="NormalnyWeb"/>
              <w:numPr>
                <w:ilvl w:val="0"/>
                <w:numId w:val="21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 w:cs="Calibri"/>
              </w:rPr>
              <w:t xml:space="preserve">Cele i istota </w:t>
            </w:r>
            <w:proofErr w:type="spellStart"/>
            <w:r w:rsidRPr="00A77CE8">
              <w:rPr>
                <w:rFonts w:ascii="Corbel" w:hAnsi="Corbel" w:cs="Calibri"/>
              </w:rPr>
              <w:t>łączenia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  <w:proofErr w:type="spellStart"/>
            <w:r w:rsidRPr="00A77CE8">
              <w:rPr>
                <w:rFonts w:ascii="Corbel" w:hAnsi="Corbel" w:cs="Calibri"/>
              </w:rPr>
              <w:t>spo</w:t>
            </w:r>
            <w:r>
              <w:rPr>
                <w:rFonts w:ascii="Corbel" w:hAnsi="Corbel" w:cs="Calibri"/>
              </w:rPr>
              <w:t>́łek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</w:p>
          <w:p w14:paraId="176D5433" w14:textId="77777777" w:rsidR="00851D38" w:rsidRPr="00A77CE8" w:rsidRDefault="00851D38" w:rsidP="00851D38">
            <w:pPr>
              <w:pStyle w:val="NormalnyWeb"/>
              <w:numPr>
                <w:ilvl w:val="0"/>
                <w:numId w:val="21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proofErr w:type="spellStart"/>
            <w:r w:rsidRPr="00A77CE8">
              <w:rPr>
                <w:rFonts w:ascii="Corbel" w:hAnsi="Corbel" w:cs="Calibri"/>
              </w:rPr>
              <w:t>Postępowanie</w:t>
            </w:r>
            <w:proofErr w:type="spellEnd"/>
            <w:r w:rsidRPr="00A77CE8">
              <w:rPr>
                <w:rFonts w:ascii="Corbel" w:hAnsi="Corbel" w:cs="Calibri"/>
              </w:rPr>
              <w:t xml:space="preserve"> przy </w:t>
            </w:r>
            <w:proofErr w:type="spellStart"/>
            <w:r w:rsidRPr="00A77CE8">
              <w:rPr>
                <w:rFonts w:ascii="Corbel" w:hAnsi="Corbel" w:cs="Calibri"/>
              </w:rPr>
              <w:t>łączeniu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  <w:proofErr w:type="spellStart"/>
            <w:r w:rsidRPr="00A77CE8">
              <w:rPr>
                <w:rFonts w:ascii="Corbel" w:hAnsi="Corbel" w:cs="Calibri"/>
              </w:rPr>
              <w:t>spółek</w:t>
            </w:r>
            <w:proofErr w:type="spellEnd"/>
            <w:r w:rsidRPr="00A77CE8">
              <w:rPr>
                <w:rFonts w:ascii="Corbel" w:hAnsi="Corbel" w:cs="Calibri"/>
              </w:rPr>
              <w:t xml:space="preserve"> kapitałowych </w:t>
            </w:r>
          </w:p>
          <w:p w14:paraId="5843E837" w14:textId="77777777" w:rsidR="00851D38" w:rsidRPr="00A77CE8" w:rsidRDefault="00851D38" w:rsidP="00851D38">
            <w:pPr>
              <w:pStyle w:val="NormalnyWeb"/>
              <w:numPr>
                <w:ilvl w:val="0"/>
                <w:numId w:val="21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proofErr w:type="spellStart"/>
            <w:r w:rsidRPr="00A77CE8">
              <w:rPr>
                <w:rFonts w:ascii="Corbel" w:hAnsi="Corbel" w:cs="Calibri"/>
              </w:rPr>
              <w:t>Postępowanie</w:t>
            </w:r>
            <w:proofErr w:type="spellEnd"/>
            <w:r w:rsidRPr="00A77CE8">
              <w:rPr>
                <w:rFonts w:ascii="Corbel" w:hAnsi="Corbel" w:cs="Calibri"/>
              </w:rPr>
              <w:t xml:space="preserve"> przy </w:t>
            </w:r>
            <w:proofErr w:type="spellStart"/>
            <w:r w:rsidRPr="00A77CE8">
              <w:rPr>
                <w:rFonts w:ascii="Corbel" w:hAnsi="Corbel" w:cs="Calibri"/>
              </w:rPr>
              <w:t>łączeniu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  <w:proofErr w:type="spellStart"/>
            <w:r w:rsidRPr="00A77CE8">
              <w:rPr>
                <w:rFonts w:ascii="Corbel" w:hAnsi="Corbel" w:cs="Calibri"/>
              </w:rPr>
              <w:t>spółek</w:t>
            </w:r>
            <w:proofErr w:type="spellEnd"/>
            <w:r w:rsidRPr="00A77CE8">
              <w:rPr>
                <w:rFonts w:ascii="Corbel" w:hAnsi="Corbel" w:cs="Calibri"/>
              </w:rPr>
              <w:t xml:space="preserve"> z udziałem </w:t>
            </w:r>
            <w:proofErr w:type="spellStart"/>
            <w:r>
              <w:rPr>
                <w:rFonts w:ascii="Corbel" w:hAnsi="Corbel" w:cs="Calibri"/>
              </w:rPr>
              <w:t>spółek</w:t>
            </w:r>
            <w:proofErr w:type="spellEnd"/>
            <w:r>
              <w:rPr>
                <w:rFonts w:ascii="Corbel" w:hAnsi="Corbel" w:cs="Calibri"/>
              </w:rPr>
              <w:t xml:space="preserve"> osobowych</w:t>
            </w:r>
            <w:r w:rsidRPr="00A77CE8">
              <w:rPr>
                <w:rFonts w:ascii="Corbel" w:hAnsi="Corbel" w:cs="Calibri"/>
              </w:rPr>
              <w:t xml:space="preserve"> </w:t>
            </w:r>
          </w:p>
          <w:p w14:paraId="40306EF5" w14:textId="77777777" w:rsidR="00851D38" w:rsidRPr="00A77CE8" w:rsidRDefault="00851D38" w:rsidP="00851D38">
            <w:pPr>
              <w:pStyle w:val="NormalnyWeb"/>
              <w:numPr>
                <w:ilvl w:val="0"/>
                <w:numId w:val="21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>
              <w:rPr>
                <w:rFonts w:ascii="Corbel" w:hAnsi="Corbel" w:cs="Calibri"/>
              </w:rPr>
              <w:t xml:space="preserve">Skutki </w:t>
            </w:r>
            <w:proofErr w:type="spellStart"/>
            <w:r>
              <w:rPr>
                <w:rFonts w:ascii="Corbel" w:hAnsi="Corbel" w:cs="Calibri"/>
              </w:rPr>
              <w:t>połączenia</w:t>
            </w:r>
            <w:proofErr w:type="spellEnd"/>
            <w:r>
              <w:rPr>
                <w:rFonts w:ascii="Corbel" w:hAnsi="Corbel" w:cs="Calibri"/>
              </w:rPr>
              <w:t xml:space="preserve"> </w:t>
            </w:r>
            <w:proofErr w:type="spellStart"/>
            <w:r>
              <w:rPr>
                <w:rFonts w:ascii="Corbel" w:hAnsi="Corbel" w:cs="Calibri"/>
              </w:rPr>
              <w:t>spółek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</w:p>
        </w:tc>
      </w:tr>
      <w:tr w:rsidR="00851D38" w:rsidRPr="00AC45DA" w14:paraId="7CE0A2F3" w14:textId="77777777" w:rsidTr="00A24EBD">
        <w:tc>
          <w:tcPr>
            <w:tcW w:w="9639" w:type="dxa"/>
          </w:tcPr>
          <w:p w14:paraId="0DCB60AD" w14:textId="61C0A7CD" w:rsidR="00851D38" w:rsidRPr="00A77CE8" w:rsidRDefault="00851D38" w:rsidP="00A24EBD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/>
              </w:rPr>
              <w:t>ĆW1</w:t>
            </w:r>
            <w:r>
              <w:rPr>
                <w:rFonts w:ascii="Corbel" w:hAnsi="Corbel"/>
              </w:rPr>
              <w:t>5</w:t>
            </w:r>
            <w:r w:rsidRPr="00A77CE8">
              <w:rPr>
                <w:rFonts w:ascii="Corbel" w:hAnsi="Corbel" w:cs="Calibri"/>
              </w:rPr>
              <w:t xml:space="preserve">-Podział </w:t>
            </w:r>
            <w:proofErr w:type="spellStart"/>
            <w:r w:rsidRPr="00A77CE8">
              <w:rPr>
                <w:rFonts w:ascii="Corbel" w:hAnsi="Corbel" w:cs="Calibri"/>
              </w:rPr>
              <w:t>spółek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</w:p>
          <w:p w14:paraId="4E4873A9" w14:textId="77777777" w:rsidR="00851D38" w:rsidRPr="00A77CE8" w:rsidRDefault="00851D38" w:rsidP="00851D38">
            <w:pPr>
              <w:pStyle w:val="NormalnyWeb"/>
              <w:numPr>
                <w:ilvl w:val="0"/>
                <w:numId w:val="22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>
              <w:rPr>
                <w:rFonts w:ascii="Corbel" w:hAnsi="Corbel" w:cs="Calibri"/>
              </w:rPr>
              <w:t>Cele i istota podziału</w:t>
            </w:r>
            <w:r w:rsidRPr="00A77CE8">
              <w:rPr>
                <w:rFonts w:ascii="Corbel" w:hAnsi="Corbel" w:cs="Calibri"/>
              </w:rPr>
              <w:t xml:space="preserve"> </w:t>
            </w:r>
          </w:p>
          <w:p w14:paraId="4C89F7AE" w14:textId="77777777" w:rsidR="00851D38" w:rsidRPr="00A77CE8" w:rsidRDefault="00851D38" w:rsidP="00851D38">
            <w:pPr>
              <w:pStyle w:val="NormalnyWeb"/>
              <w:numPr>
                <w:ilvl w:val="0"/>
                <w:numId w:val="22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proofErr w:type="spellStart"/>
            <w:r w:rsidRPr="00A77CE8">
              <w:rPr>
                <w:rFonts w:ascii="Corbel" w:hAnsi="Corbel" w:cs="Calibri"/>
              </w:rPr>
              <w:t>Postępowanie</w:t>
            </w:r>
            <w:proofErr w:type="spellEnd"/>
            <w:r w:rsidRPr="00A77CE8">
              <w:rPr>
                <w:rFonts w:ascii="Corbel" w:hAnsi="Corbel" w:cs="Calibri"/>
              </w:rPr>
              <w:t xml:space="preserve"> przy podziale </w:t>
            </w:r>
            <w:proofErr w:type="spellStart"/>
            <w:r>
              <w:rPr>
                <w:rFonts w:ascii="Corbel" w:hAnsi="Corbel" w:cs="Calibri"/>
              </w:rPr>
              <w:t>spółek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</w:p>
          <w:p w14:paraId="63EFAD85" w14:textId="77777777" w:rsidR="00851D38" w:rsidRPr="00A77CE8" w:rsidRDefault="00851D38" w:rsidP="00851D38">
            <w:pPr>
              <w:pStyle w:val="NormalnyWeb"/>
              <w:numPr>
                <w:ilvl w:val="0"/>
                <w:numId w:val="22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 w:cs="Calibri"/>
              </w:rPr>
              <w:t>Skutki podzia</w:t>
            </w:r>
            <w:r>
              <w:rPr>
                <w:rFonts w:ascii="Corbel" w:hAnsi="Corbel" w:cs="Calibri"/>
              </w:rPr>
              <w:t xml:space="preserve">łu </w:t>
            </w:r>
            <w:proofErr w:type="spellStart"/>
            <w:r>
              <w:rPr>
                <w:rFonts w:ascii="Corbel" w:hAnsi="Corbel" w:cs="Calibri"/>
              </w:rPr>
              <w:t>spółek</w:t>
            </w:r>
            <w:proofErr w:type="spellEnd"/>
          </w:p>
        </w:tc>
      </w:tr>
      <w:tr w:rsidR="00851D38" w:rsidRPr="00AC45DA" w14:paraId="11AEF79A" w14:textId="77777777" w:rsidTr="00A24EBD">
        <w:tc>
          <w:tcPr>
            <w:tcW w:w="9639" w:type="dxa"/>
          </w:tcPr>
          <w:p w14:paraId="50D84A19" w14:textId="069FB24E" w:rsidR="00851D38" w:rsidRPr="00A77CE8" w:rsidRDefault="00851D38" w:rsidP="00A24EBD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/>
              </w:rPr>
              <w:t>ĆW1</w:t>
            </w:r>
            <w:r>
              <w:rPr>
                <w:rFonts w:ascii="Corbel" w:hAnsi="Corbel"/>
              </w:rPr>
              <w:t>6</w:t>
            </w:r>
            <w:r w:rsidRPr="00A77CE8">
              <w:rPr>
                <w:rFonts w:ascii="Corbel" w:hAnsi="Corbel" w:cs="Calibri"/>
              </w:rPr>
              <w:t xml:space="preserve">-Przekształcanie </w:t>
            </w:r>
            <w:proofErr w:type="spellStart"/>
            <w:r w:rsidRPr="00A77CE8">
              <w:rPr>
                <w:rFonts w:ascii="Corbel" w:hAnsi="Corbel" w:cs="Calibri"/>
              </w:rPr>
              <w:t>spółek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</w:p>
          <w:p w14:paraId="149F8ACF" w14:textId="77777777" w:rsidR="00851D38" w:rsidRPr="00A77CE8" w:rsidRDefault="00851D38" w:rsidP="00851D38">
            <w:pPr>
              <w:pStyle w:val="NormalnyWeb"/>
              <w:numPr>
                <w:ilvl w:val="0"/>
                <w:numId w:val="23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>
              <w:rPr>
                <w:rFonts w:ascii="Corbel" w:hAnsi="Corbel" w:cs="Calibri"/>
              </w:rPr>
              <w:t>Cele i istota</w:t>
            </w:r>
          </w:p>
          <w:p w14:paraId="479CE5FD" w14:textId="77777777" w:rsidR="00851D38" w:rsidRPr="00A77CE8" w:rsidRDefault="00851D38" w:rsidP="00851D38">
            <w:pPr>
              <w:pStyle w:val="NormalnyWeb"/>
              <w:numPr>
                <w:ilvl w:val="0"/>
                <w:numId w:val="23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proofErr w:type="spellStart"/>
            <w:r w:rsidRPr="00A77CE8">
              <w:rPr>
                <w:rFonts w:ascii="Corbel" w:hAnsi="Corbel" w:cs="Calibri"/>
              </w:rPr>
              <w:t>Postępowanie</w:t>
            </w:r>
            <w:proofErr w:type="spellEnd"/>
            <w:r w:rsidRPr="00A77CE8">
              <w:rPr>
                <w:rFonts w:ascii="Corbel" w:hAnsi="Corbel" w:cs="Calibri"/>
              </w:rPr>
              <w:t xml:space="preserve"> przy przekształcaniu </w:t>
            </w:r>
            <w:proofErr w:type="spellStart"/>
            <w:r w:rsidRPr="00A77CE8">
              <w:rPr>
                <w:rFonts w:ascii="Corbel" w:hAnsi="Corbel" w:cs="Calibri"/>
              </w:rPr>
              <w:t>spó</w:t>
            </w:r>
            <w:r>
              <w:rPr>
                <w:rFonts w:ascii="Corbel" w:hAnsi="Corbel" w:cs="Calibri"/>
              </w:rPr>
              <w:t>łek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</w:p>
          <w:p w14:paraId="692FFCFD" w14:textId="77777777" w:rsidR="00851D38" w:rsidRPr="00A77CE8" w:rsidRDefault="00851D38" w:rsidP="00851D38">
            <w:pPr>
              <w:pStyle w:val="NormalnyWeb"/>
              <w:numPr>
                <w:ilvl w:val="0"/>
                <w:numId w:val="23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proofErr w:type="spellStart"/>
            <w:r w:rsidRPr="00A77CE8">
              <w:rPr>
                <w:rFonts w:ascii="Corbel" w:hAnsi="Corbel" w:cs="Calibri"/>
              </w:rPr>
              <w:t>Szczególne</w:t>
            </w:r>
            <w:proofErr w:type="spellEnd"/>
            <w:r w:rsidRPr="00A77CE8">
              <w:rPr>
                <w:rFonts w:ascii="Corbel" w:hAnsi="Corbel" w:cs="Calibri"/>
              </w:rPr>
              <w:t xml:space="preserve"> zasa</w:t>
            </w:r>
            <w:r>
              <w:rPr>
                <w:rFonts w:ascii="Corbel" w:hAnsi="Corbel" w:cs="Calibri"/>
              </w:rPr>
              <w:t xml:space="preserve">dy </w:t>
            </w:r>
            <w:proofErr w:type="spellStart"/>
            <w:r>
              <w:rPr>
                <w:rFonts w:ascii="Corbel" w:hAnsi="Corbel" w:cs="Calibri"/>
              </w:rPr>
              <w:t>związane</w:t>
            </w:r>
            <w:proofErr w:type="spellEnd"/>
            <w:r>
              <w:rPr>
                <w:rFonts w:ascii="Corbel" w:hAnsi="Corbel" w:cs="Calibri"/>
              </w:rPr>
              <w:t xml:space="preserve"> z przekształcaniem</w:t>
            </w:r>
            <w:r w:rsidRPr="00A77CE8">
              <w:rPr>
                <w:rFonts w:ascii="Corbel" w:hAnsi="Corbel" w:cs="Calibri"/>
              </w:rPr>
              <w:t xml:space="preserve"> </w:t>
            </w:r>
          </w:p>
          <w:p w14:paraId="71096D31" w14:textId="77777777" w:rsidR="00851D38" w:rsidRPr="00A77CE8" w:rsidRDefault="00851D38" w:rsidP="00851D38">
            <w:pPr>
              <w:pStyle w:val="NormalnyWeb"/>
              <w:numPr>
                <w:ilvl w:val="0"/>
                <w:numId w:val="23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>
              <w:rPr>
                <w:rFonts w:ascii="Corbel" w:hAnsi="Corbel" w:cs="Calibri"/>
              </w:rPr>
              <w:t>Skutki przekształcania</w:t>
            </w:r>
          </w:p>
        </w:tc>
      </w:tr>
      <w:tr w:rsidR="00851D38" w:rsidRPr="00AC45DA" w14:paraId="30EB8D3D" w14:textId="77777777" w:rsidTr="00A24EBD">
        <w:tc>
          <w:tcPr>
            <w:tcW w:w="9639" w:type="dxa"/>
          </w:tcPr>
          <w:p w14:paraId="005D79BC" w14:textId="7C4416AD" w:rsidR="00851D38" w:rsidRPr="00A77CE8" w:rsidRDefault="00851D38" w:rsidP="00A24EBD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/>
              </w:rPr>
              <w:t>ĆW1</w:t>
            </w:r>
            <w:r>
              <w:rPr>
                <w:rFonts w:ascii="Corbel" w:hAnsi="Corbel"/>
              </w:rPr>
              <w:t>7</w:t>
            </w:r>
            <w:r w:rsidRPr="00A77CE8">
              <w:rPr>
                <w:rFonts w:ascii="Corbel" w:hAnsi="Corbel" w:cs="Calibri"/>
              </w:rPr>
              <w:t xml:space="preserve">-Prawo </w:t>
            </w:r>
            <w:proofErr w:type="spellStart"/>
            <w:r w:rsidRPr="00A77CE8">
              <w:rPr>
                <w:rFonts w:ascii="Corbel" w:hAnsi="Corbel" w:cs="Calibri"/>
              </w:rPr>
              <w:t>umów</w:t>
            </w:r>
            <w:proofErr w:type="spellEnd"/>
            <w:r w:rsidRPr="00A77CE8">
              <w:rPr>
                <w:rFonts w:ascii="Corbel" w:hAnsi="Corbel" w:cs="Calibri"/>
              </w:rPr>
              <w:t xml:space="preserve"> – </w:t>
            </w:r>
            <w:proofErr w:type="spellStart"/>
            <w:r w:rsidRPr="00A77CE8">
              <w:rPr>
                <w:rFonts w:ascii="Corbel" w:hAnsi="Corbel" w:cs="Calibri"/>
              </w:rPr>
              <w:t>częśc</w:t>
            </w:r>
            <w:proofErr w:type="spellEnd"/>
            <w:r w:rsidRPr="00A77CE8">
              <w:rPr>
                <w:rFonts w:ascii="Corbel" w:hAnsi="Corbel" w:cs="Calibri"/>
              </w:rPr>
              <w:t xml:space="preserve">́ </w:t>
            </w:r>
            <w:proofErr w:type="spellStart"/>
            <w:r w:rsidRPr="00A77CE8">
              <w:rPr>
                <w:rFonts w:ascii="Corbel" w:hAnsi="Corbel" w:cs="Calibri"/>
              </w:rPr>
              <w:t>ogólna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</w:p>
          <w:p w14:paraId="1D13C9E9" w14:textId="77777777" w:rsidR="00851D38" w:rsidRPr="00A77CE8" w:rsidRDefault="00851D38" w:rsidP="00851D38">
            <w:pPr>
              <w:pStyle w:val="NormalnyWeb"/>
              <w:numPr>
                <w:ilvl w:val="0"/>
                <w:numId w:val="24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proofErr w:type="spellStart"/>
            <w:r w:rsidRPr="00A77CE8">
              <w:rPr>
                <w:rFonts w:ascii="Corbel" w:hAnsi="Corbel" w:cs="Calibri"/>
              </w:rPr>
              <w:t>Pojęcie</w:t>
            </w:r>
            <w:proofErr w:type="spellEnd"/>
            <w:r w:rsidRPr="00A77CE8">
              <w:rPr>
                <w:rFonts w:ascii="Corbel" w:hAnsi="Corbel" w:cs="Calibri"/>
              </w:rPr>
              <w:t xml:space="preserve"> i pod</w:t>
            </w:r>
            <w:r>
              <w:rPr>
                <w:rFonts w:ascii="Corbel" w:hAnsi="Corbel" w:cs="Calibri"/>
              </w:rPr>
              <w:t xml:space="preserve">ział </w:t>
            </w:r>
            <w:proofErr w:type="spellStart"/>
            <w:r>
              <w:rPr>
                <w:rFonts w:ascii="Corbel" w:hAnsi="Corbel" w:cs="Calibri"/>
              </w:rPr>
              <w:t>umów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</w:p>
          <w:p w14:paraId="1B35B45C" w14:textId="77777777" w:rsidR="00851D38" w:rsidRPr="00A77CE8" w:rsidRDefault="00851D38" w:rsidP="00851D38">
            <w:pPr>
              <w:pStyle w:val="NormalnyWeb"/>
              <w:numPr>
                <w:ilvl w:val="0"/>
                <w:numId w:val="24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 w:cs="Calibri"/>
              </w:rPr>
              <w:t xml:space="preserve">Cechy </w:t>
            </w:r>
            <w:proofErr w:type="spellStart"/>
            <w:r w:rsidRPr="00A77CE8">
              <w:rPr>
                <w:rFonts w:ascii="Corbel" w:hAnsi="Corbel" w:cs="Calibri"/>
              </w:rPr>
              <w:t>umó</w:t>
            </w:r>
            <w:r>
              <w:rPr>
                <w:rFonts w:ascii="Corbel" w:hAnsi="Corbel" w:cs="Calibri"/>
              </w:rPr>
              <w:t>w</w:t>
            </w:r>
            <w:proofErr w:type="spellEnd"/>
            <w:r>
              <w:rPr>
                <w:rFonts w:ascii="Corbel" w:hAnsi="Corbel" w:cs="Calibri"/>
              </w:rPr>
              <w:t xml:space="preserve"> handlowych</w:t>
            </w:r>
            <w:r w:rsidRPr="00A77CE8">
              <w:rPr>
                <w:rFonts w:ascii="Corbel" w:hAnsi="Corbel" w:cs="Calibri"/>
              </w:rPr>
              <w:t xml:space="preserve"> </w:t>
            </w:r>
          </w:p>
          <w:p w14:paraId="7654DE92" w14:textId="77777777" w:rsidR="00851D38" w:rsidRPr="00A77CE8" w:rsidRDefault="00851D38" w:rsidP="00851D38">
            <w:pPr>
              <w:pStyle w:val="NormalnyWeb"/>
              <w:numPr>
                <w:ilvl w:val="0"/>
                <w:numId w:val="24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 w:cs="Calibri"/>
              </w:rPr>
              <w:t>Spec</w:t>
            </w:r>
            <w:r>
              <w:rPr>
                <w:rFonts w:ascii="Corbel" w:hAnsi="Corbel" w:cs="Calibri"/>
              </w:rPr>
              <w:t xml:space="preserve">yfika zawierania </w:t>
            </w:r>
            <w:proofErr w:type="spellStart"/>
            <w:r>
              <w:rPr>
                <w:rFonts w:ascii="Corbel" w:hAnsi="Corbel" w:cs="Calibri"/>
              </w:rPr>
              <w:t>umów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</w:p>
        </w:tc>
      </w:tr>
      <w:tr w:rsidR="00851D38" w:rsidRPr="00AC45DA" w14:paraId="1F2FCD90" w14:textId="77777777" w:rsidTr="00A24EBD">
        <w:tc>
          <w:tcPr>
            <w:tcW w:w="9639" w:type="dxa"/>
          </w:tcPr>
          <w:p w14:paraId="57961CEC" w14:textId="7DCC7236" w:rsidR="00851D38" w:rsidRPr="00A77CE8" w:rsidRDefault="00851D38" w:rsidP="00A24EBD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/>
              </w:rPr>
              <w:lastRenderedPageBreak/>
              <w:t>ĆW1</w:t>
            </w:r>
            <w:r>
              <w:rPr>
                <w:rFonts w:ascii="Corbel" w:hAnsi="Corbel"/>
              </w:rPr>
              <w:t>8</w:t>
            </w:r>
            <w:r w:rsidRPr="00A77CE8">
              <w:rPr>
                <w:rFonts w:ascii="Corbel" w:hAnsi="Corbel" w:cs="Calibri"/>
              </w:rPr>
              <w:t xml:space="preserve">-Umowa zlecenia </w:t>
            </w:r>
          </w:p>
          <w:p w14:paraId="34E079AE" w14:textId="77777777" w:rsidR="00851D38" w:rsidRPr="00A77CE8" w:rsidRDefault="00851D38" w:rsidP="00851D38">
            <w:pPr>
              <w:pStyle w:val="NormalnyWeb"/>
              <w:numPr>
                <w:ilvl w:val="0"/>
                <w:numId w:val="25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 w:cs="Calibri"/>
              </w:rPr>
              <w:t xml:space="preserve">Definicja umowy </w:t>
            </w:r>
          </w:p>
          <w:p w14:paraId="22A8C9ED" w14:textId="77777777" w:rsidR="00851D38" w:rsidRPr="00A77CE8" w:rsidRDefault="00851D38" w:rsidP="00851D38">
            <w:pPr>
              <w:pStyle w:val="NormalnyWeb"/>
              <w:numPr>
                <w:ilvl w:val="0"/>
                <w:numId w:val="25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 w:cs="Calibri"/>
              </w:rPr>
              <w:t xml:space="preserve">Charakter prawny umowy </w:t>
            </w:r>
          </w:p>
          <w:p w14:paraId="4057480A" w14:textId="77777777" w:rsidR="00851D38" w:rsidRPr="00A77CE8" w:rsidRDefault="00851D38" w:rsidP="00851D38">
            <w:pPr>
              <w:pStyle w:val="NormalnyWeb"/>
              <w:numPr>
                <w:ilvl w:val="0"/>
                <w:numId w:val="25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 w:cs="Calibri"/>
              </w:rPr>
              <w:t xml:space="preserve">Cechy umowy </w:t>
            </w:r>
          </w:p>
          <w:p w14:paraId="6F737149" w14:textId="77777777" w:rsidR="00851D38" w:rsidRPr="00A77CE8" w:rsidRDefault="00851D38" w:rsidP="00851D38">
            <w:pPr>
              <w:pStyle w:val="NormalnyWeb"/>
              <w:numPr>
                <w:ilvl w:val="0"/>
                <w:numId w:val="25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 w:cs="Calibri"/>
              </w:rPr>
              <w:t xml:space="preserve">Strony umowy </w:t>
            </w:r>
          </w:p>
          <w:p w14:paraId="3ACDEC90" w14:textId="77777777" w:rsidR="00851D38" w:rsidRPr="00A77CE8" w:rsidRDefault="00851D38" w:rsidP="00851D38">
            <w:pPr>
              <w:pStyle w:val="NormalnyWeb"/>
              <w:numPr>
                <w:ilvl w:val="0"/>
                <w:numId w:val="25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 w:cs="Calibri"/>
              </w:rPr>
              <w:t xml:space="preserve">Zawarcie, zmiana i ustanie umowy </w:t>
            </w:r>
          </w:p>
          <w:p w14:paraId="08F931A6" w14:textId="77777777" w:rsidR="00851D38" w:rsidRPr="00A77CE8" w:rsidRDefault="00851D38" w:rsidP="00851D38">
            <w:pPr>
              <w:pStyle w:val="NormalnyWeb"/>
              <w:numPr>
                <w:ilvl w:val="0"/>
                <w:numId w:val="25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 w:cs="Calibri"/>
              </w:rPr>
              <w:t xml:space="preserve">Prawa i </w:t>
            </w:r>
            <w:proofErr w:type="spellStart"/>
            <w:r w:rsidRPr="00A77CE8">
              <w:rPr>
                <w:rFonts w:ascii="Corbel" w:hAnsi="Corbel" w:cs="Calibri"/>
              </w:rPr>
              <w:t>obowiązki</w:t>
            </w:r>
            <w:proofErr w:type="spellEnd"/>
            <w:r w:rsidRPr="00A77CE8">
              <w:rPr>
                <w:rFonts w:ascii="Corbel" w:hAnsi="Corbel" w:cs="Calibri"/>
              </w:rPr>
              <w:t xml:space="preserve"> stron </w:t>
            </w:r>
          </w:p>
          <w:p w14:paraId="5AF25EE8" w14:textId="77777777" w:rsidR="00851D38" w:rsidRPr="00A77CE8" w:rsidRDefault="00851D38" w:rsidP="00851D38">
            <w:pPr>
              <w:pStyle w:val="NormalnyWeb"/>
              <w:numPr>
                <w:ilvl w:val="0"/>
                <w:numId w:val="25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proofErr w:type="spellStart"/>
            <w:r w:rsidRPr="00A77CE8">
              <w:rPr>
                <w:rFonts w:ascii="Corbel" w:hAnsi="Corbel" w:cs="Calibri"/>
              </w:rPr>
              <w:t>Odpowiedzialnośc</w:t>
            </w:r>
            <w:proofErr w:type="spellEnd"/>
            <w:r w:rsidRPr="00A77CE8">
              <w:rPr>
                <w:rFonts w:ascii="Corbel" w:hAnsi="Corbel" w:cs="Calibri"/>
              </w:rPr>
              <w:t xml:space="preserve">́ za niewykonanie lub </w:t>
            </w:r>
            <w:proofErr w:type="spellStart"/>
            <w:r w:rsidRPr="00A77CE8">
              <w:rPr>
                <w:rFonts w:ascii="Corbel" w:hAnsi="Corbel" w:cs="Calibri"/>
              </w:rPr>
              <w:t>nienależyte</w:t>
            </w:r>
            <w:proofErr w:type="spellEnd"/>
            <w:r w:rsidRPr="00A77CE8">
              <w:rPr>
                <w:rFonts w:ascii="Corbel" w:hAnsi="Corbel" w:cs="Calibri"/>
              </w:rPr>
              <w:t xml:space="preserve"> wykonanie umowy </w:t>
            </w:r>
          </w:p>
        </w:tc>
      </w:tr>
      <w:tr w:rsidR="00851D38" w:rsidRPr="00AC45DA" w14:paraId="5D47FB15" w14:textId="77777777" w:rsidTr="00A24EBD">
        <w:tc>
          <w:tcPr>
            <w:tcW w:w="9639" w:type="dxa"/>
          </w:tcPr>
          <w:p w14:paraId="07EDDAA4" w14:textId="5393ADA1" w:rsidR="00851D38" w:rsidRPr="00A77CE8" w:rsidRDefault="00851D38" w:rsidP="00A24EBD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/>
              </w:rPr>
              <w:t>ĆW1</w:t>
            </w:r>
            <w:r>
              <w:rPr>
                <w:rFonts w:ascii="Corbel" w:hAnsi="Corbel"/>
              </w:rPr>
              <w:t>9</w:t>
            </w:r>
            <w:r w:rsidRPr="00A77CE8">
              <w:rPr>
                <w:rFonts w:ascii="Corbel" w:hAnsi="Corbel" w:cs="Calibri"/>
              </w:rPr>
              <w:t xml:space="preserve">-Umowa o dzieło </w:t>
            </w:r>
          </w:p>
          <w:p w14:paraId="4AE98A70" w14:textId="77777777" w:rsidR="00851D38" w:rsidRPr="00A77CE8" w:rsidRDefault="00851D38" w:rsidP="00851D38">
            <w:pPr>
              <w:pStyle w:val="NormalnyWeb"/>
              <w:numPr>
                <w:ilvl w:val="0"/>
                <w:numId w:val="26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 w:cs="Calibri"/>
              </w:rPr>
              <w:t xml:space="preserve">Definicja umowy </w:t>
            </w:r>
          </w:p>
          <w:p w14:paraId="7C70C1C0" w14:textId="77777777" w:rsidR="00851D38" w:rsidRPr="00A77CE8" w:rsidRDefault="00851D38" w:rsidP="00851D38">
            <w:pPr>
              <w:pStyle w:val="NormalnyWeb"/>
              <w:numPr>
                <w:ilvl w:val="0"/>
                <w:numId w:val="26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 w:cs="Calibri"/>
              </w:rPr>
              <w:t xml:space="preserve">Charakter prawny umowy </w:t>
            </w:r>
          </w:p>
          <w:p w14:paraId="0CC5E581" w14:textId="77777777" w:rsidR="00851D38" w:rsidRPr="00A77CE8" w:rsidRDefault="00851D38" w:rsidP="00851D38">
            <w:pPr>
              <w:pStyle w:val="NormalnyWeb"/>
              <w:numPr>
                <w:ilvl w:val="0"/>
                <w:numId w:val="26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 w:cs="Calibri"/>
              </w:rPr>
              <w:t xml:space="preserve">Cechy umowy </w:t>
            </w:r>
          </w:p>
          <w:p w14:paraId="1F0237FE" w14:textId="77777777" w:rsidR="00851D38" w:rsidRPr="00A77CE8" w:rsidRDefault="00851D38" w:rsidP="00851D38">
            <w:pPr>
              <w:pStyle w:val="NormalnyWeb"/>
              <w:numPr>
                <w:ilvl w:val="0"/>
                <w:numId w:val="26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 w:cs="Calibri"/>
              </w:rPr>
              <w:t xml:space="preserve">Strony umowy </w:t>
            </w:r>
          </w:p>
          <w:p w14:paraId="332AD29B" w14:textId="77777777" w:rsidR="00851D38" w:rsidRPr="00A77CE8" w:rsidRDefault="00851D38" w:rsidP="00851D38">
            <w:pPr>
              <w:pStyle w:val="NormalnyWeb"/>
              <w:numPr>
                <w:ilvl w:val="0"/>
                <w:numId w:val="26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 w:cs="Calibri"/>
              </w:rPr>
              <w:t xml:space="preserve">Zawarcie, zmiana i ustanie umowy </w:t>
            </w:r>
          </w:p>
          <w:p w14:paraId="0CDE5B27" w14:textId="77777777" w:rsidR="00851D38" w:rsidRPr="00A77CE8" w:rsidRDefault="00851D38" w:rsidP="00851D38">
            <w:pPr>
              <w:pStyle w:val="NormalnyWeb"/>
              <w:numPr>
                <w:ilvl w:val="0"/>
                <w:numId w:val="26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 w:cs="Calibri"/>
              </w:rPr>
              <w:t xml:space="preserve">Prawa i </w:t>
            </w:r>
            <w:proofErr w:type="spellStart"/>
            <w:r w:rsidRPr="00A77CE8">
              <w:rPr>
                <w:rFonts w:ascii="Corbel" w:hAnsi="Corbel" w:cs="Calibri"/>
              </w:rPr>
              <w:t>obowiązki</w:t>
            </w:r>
            <w:proofErr w:type="spellEnd"/>
            <w:r w:rsidRPr="00A77CE8">
              <w:rPr>
                <w:rFonts w:ascii="Corbel" w:hAnsi="Corbel" w:cs="Calibri"/>
              </w:rPr>
              <w:t xml:space="preserve"> stron </w:t>
            </w:r>
          </w:p>
          <w:p w14:paraId="495BAEA6" w14:textId="77777777" w:rsidR="00851D38" w:rsidRPr="00A77CE8" w:rsidRDefault="00851D38" w:rsidP="00851D38">
            <w:pPr>
              <w:pStyle w:val="NormalnyWeb"/>
              <w:numPr>
                <w:ilvl w:val="0"/>
                <w:numId w:val="26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proofErr w:type="spellStart"/>
            <w:r w:rsidRPr="00A77CE8">
              <w:rPr>
                <w:rFonts w:ascii="Corbel" w:hAnsi="Corbel" w:cs="Calibri"/>
              </w:rPr>
              <w:t>Odpowiedzialnośc</w:t>
            </w:r>
            <w:proofErr w:type="spellEnd"/>
            <w:r w:rsidRPr="00A77CE8">
              <w:rPr>
                <w:rFonts w:ascii="Corbel" w:hAnsi="Corbel" w:cs="Calibri"/>
              </w:rPr>
              <w:t xml:space="preserve">́ za niewykonanie lub </w:t>
            </w:r>
            <w:proofErr w:type="spellStart"/>
            <w:r w:rsidRPr="00A77CE8">
              <w:rPr>
                <w:rFonts w:ascii="Corbel" w:hAnsi="Corbel" w:cs="Calibri"/>
              </w:rPr>
              <w:t>nienależyte</w:t>
            </w:r>
            <w:proofErr w:type="spellEnd"/>
            <w:r w:rsidRPr="00A77CE8">
              <w:rPr>
                <w:rFonts w:ascii="Corbel" w:hAnsi="Corbel" w:cs="Calibri"/>
              </w:rPr>
              <w:t xml:space="preserve"> wykonanie umowy </w:t>
            </w:r>
          </w:p>
        </w:tc>
      </w:tr>
      <w:tr w:rsidR="00851D38" w:rsidRPr="00AC45DA" w14:paraId="0D991BDC" w14:textId="77777777" w:rsidTr="00A24EBD">
        <w:tc>
          <w:tcPr>
            <w:tcW w:w="9639" w:type="dxa"/>
          </w:tcPr>
          <w:p w14:paraId="2D783A3C" w14:textId="00443766" w:rsidR="00851D38" w:rsidRPr="00A77CE8" w:rsidRDefault="00851D38" w:rsidP="00A24EBD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/>
              </w:rPr>
              <w:t>ĆW</w:t>
            </w:r>
            <w:r>
              <w:rPr>
                <w:rFonts w:ascii="Corbel" w:hAnsi="Corbel"/>
              </w:rPr>
              <w:t>20</w:t>
            </w:r>
            <w:r w:rsidRPr="00A77CE8">
              <w:rPr>
                <w:rFonts w:ascii="Corbel" w:hAnsi="Corbel" w:cs="Calibri"/>
              </w:rPr>
              <w:t xml:space="preserve">-Umowa agencyjna </w:t>
            </w:r>
          </w:p>
          <w:p w14:paraId="785ECEF5" w14:textId="77777777" w:rsidR="00851D38" w:rsidRPr="00A77CE8" w:rsidRDefault="00851D38" w:rsidP="00851D38">
            <w:pPr>
              <w:pStyle w:val="NormalnyWeb"/>
              <w:numPr>
                <w:ilvl w:val="0"/>
                <w:numId w:val="27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 w:cs="Calibri"/>
              </w:rPr>
              <w:t xml:space="preserve">Definicja umowy </w:t>
            </w:r>
          </w:p>
          <w:p w14:paraId="683691ED" w14:textId="77777777" w:rsidR="00851D38" w:rsidRPr="00A77CE8" w:rsidRDefault="00851D38" w:rsidP="00851D38">
            <w:pPr>
              <w:pStyle w:val="NormalnyWeb"/>
              <w:numPr>
                <w:ilvl w:val="0"/>
                <w:numId w:val="27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 w:cs="Calibri"/>
              </w:rPr>
              <w:t xml:space="preserve">Charakter prawny umowy </w:t>
            </w:r>
          </w:p>
          <w:p w14:paraId="108913EE" w14:textId="77777777" w:rsidR="00851D38" w:rsidRPr="00A77CE8" w:rsidRDefault="00851D38" w:rsidP="00851D38">
            <w:pPr>
              <w:pStyle w:val="NormalnyWeb"/>
              <w:numPr>
                <w:ilvl w:val="0"/>
                <w:numId w:val="27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 w:cs="Calibri"/>
              </w:rPr>
              <w:t xml:space="preserve">Cechy umowy </w:t>
            </w:r>
          </w:p>
          <w:p w14:paraId="75CE5B56" w14:textId="77777777" w:rsidR="00851D38" w:rsidRPr="00A77CE8" w:rsidRDefault="00851D38" w:rsidP="00851D38">
            <w:pPr>
              <w:pStyle w:val="NormalnyWeb"/>
              <w:numPr>
                <w:ilvl w:val="0"/>
                <w:numId w:val="27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 w:cs="Calibri"/>
              </w:rPr>
              <w:t xml:space="preserve">Strony umowy </w:t>
            </w:r>
          </w:p>
          <w:p w14:paraId="0892F632" w14:textId="77777777" w:rsidR="00851D38" w:rsidRPr="00A77CE8" w:rsidRDefault="00851D38" w:rsidP="00851D38">
            <w:pPr>
              <w:pStyle w:val="NormalnyWeb"/>
              <w:numPr>
                <w:ilvl w:val="0"/>
                <w:numId w:val="27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 w:cs="Calibri"/>
              </w:rPr>
              <w:t xml:space="preserve">Zawarcie, zmiana i ustanie umowy </w:t>
            </w:r>
          </w:p>
          <w:p w14:paraId="08FB8AB3" w14:textId="77777777" w:rsidR="00851D38" w:rsidRPr="00A77CE8" w:rsidRDefault="00851D38" w:rsidP="00851D38">
            <w:pPr>
              <w:pStyle w:val="NormalnyWeb"/>
              <w:numPr>
                <w:ilvl w:val="0"/>
                <w:numId w:val="27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 w:cs="Calibri"/>
              </w:rPr>
              <w:t xml:space="preserve">Prawa i </w:t>
            </w:r>
            <w:proofErr w:type="spellStart"/>
            <w:r w:rsidRPr="00A77CE8">
              <w:rPr>
                <w:rFonts w:ascii="Corbel" w:hAnsi="Corbel" w:cs="Calibri"/>
              </w:rPr>
              <w:t>obowiązki</w:t>
            </w:r>
            <w:proofErr w:type="spellEnd"/>
            <w:r w:rsidRPr="00A77CE8">
              <w:rPr>
                <w:rFonts w:ascii="Corbel" w:hAnsi="Corbel" w:cs="Calibri"/>
              </w:rPr>
              <w:t xml:space="preserve"> stron </w:t>
            </w:r>
          </w:p>
          <w:p w14:paraId="3504A0C9" w14:textId="77777777" w:rsidR="00851D38" w:rsidRPr="00A77CE8" w:rsidRDefault="00851D38" w:rsidP="00851D38">
            <w:pPr>
              <w:pStyle w:val="NormalnyWeb"/>
              <w:numPr>
                <w:ilvl w:val="0"/>
                <w:numId w:val="27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proofErr w:type="spellStart"/>
            <w:r w:rsidRPr="00A77CE8">
              <w:rPr>
                <w:rFonts w:ascii="Corbel" w:hAnsi="Corbel" w:cs="Calibri"/>
              </w:rPr>
              <w:t>Odpowiedzialnośc</w:t>
            </w:r>
            <w:proofErr w:type="spellEnd"/>
            <w:r w:rsidRPr="00A77CE8">
              <w:rPr>
                <w:rFonts w:ascii="Corbel" w:hAnsi="Corbel" w:cs="Calibri"/>
              </w:rPr>
              <w:t xml:space="preserve">́ za niewykonanie lub </w:t>
            </w:r>
            <w:proofErr w:type="spellStart"/>
            <w:r w:rsidRPr="00A77CE8">
              <w:rPr>
                <w:rFonts w:ascii="Corbel" w:hAnsi="Corbel" w:cs="Calibri"/>
              </w:rPr>
              <w:t>nienależyte</w:t>
            </w:r>
            <w:proofErr w:type="spellEnd"/>
            <w:r w:rsidRPr="00A77CE8">
              <w:rPr>
                <w:rFonts w:ascii="Corbel" w:hAnsi="Corbel" w:cs="Calibri"/>
              </w:rPr>
              <w:t xml:space="preserve"> wykonanie umowy </w:t>
            </w:r>
          </w:p>
        </w:tc>
      </w:tr>
      <w:tr w:rsidR="00851D38" w:rsidRPr="00AC45DA" w14:paraId="73B47500" w14:textId="77777777" w:rsidTr="00A24EBD">
        <w:tc>
          <w:tcPr>
            <w:tcW w:w="9639" w:type="dxa"/>
          </w:tcPr>
          <w:p w14:paraId="45CE7C6C" w14:textId="3479A9A1" w:rsidR="00851D38" w:rsidRPr="00A77CE8" w:rsidRDefault="00851D38" w:rsidP="00A24EBD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A77CE8">
              <w:rPr>
                <w:rFonts w:ascii="Corbel" w:hAnsi="Corbel"/>
              </w:rPr>
              <w:t>ĆW2</w:t>
            </w:r>
            <w:r>
              <w:rPr>
                <w:rFonts w:ascii="Corbel" w:hAnsi="Corbel"/>
              </w:rPr>
              <w:t>1</w:t>
            </w:r>
            <w:r w:rsidRPr="00A77CE8">
              <w:rPr>
                <w:rFonts w:ascii="Corbel" w:hAnsi="Corbel" w:cs="Calibri"/>
              </w:rPr>
              <w:t>-Umowa faktoringu</w:t>
            </w:r>
          </w:p>
          <w:p w14:paraId="1D88093D" w14:textId="77777777" w:rsidR="00851D38" w:rsidRPr="00A77CE8" w:rsidRDefault="00851D38" w:rsidP="00851D38">
            <w:pPr>
              <w:pStyle w:val="NormalnyWeb"/>
              <w:numPr>
                <w:ilvl w:val="0"/>
                <w:numId w:val="28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 w:cs="Calibri"/>
              </w:rPr>
              <w:t xml:space="preserve">Definicja umowy </w:t>
            </w:r>
          </w:p>
          <w:p w14:paraId="06D72003" w14:textId="77777777" w:rsidR="00851D38" w:rsidRPr="00A77CE8" w:rsidRDefault="00851D38" w:rsidP="00851D38">
            <w:pPr>
              <w:pStyle w:val="NormalnyWeb"/>
              <w:numPr>
                <w:ilvl w:val="0"/>
                <w:numId w:val="28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 w:cs="Calibri"/>
              </w:rPr>
              <w:t xml:space="preserve">Charakter prawny umowy </w:t>
            </w:r>
          </w:p>
          <w:p w14:paraId="05F3C512" w14:textId="77777777" w:rsidR="00851D38" w:rsidRPr="00A77CE8" w:rsidRDefault="00851D38" w:rsidP="00851D38">
            <w:pPr>
              <w:pStyle w:val="NormalnyWeb"/>
              <w:numPr>
                <w:ilvl w:val="0"/>
                <w:numId w:val="28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 w:cs="Calibri"/>
              </w:rPr>
              <w:t xml:space="preserve">Cechy umowy </w:t>
            </w:r>
          </w:p>
          <w:p w14:paraId="73DBFCEE" w14:textId="77777777" w:rsidR="00851D38" w:rsidRPr="00A77CE8" w:rsidRDefault="00851D38" w:rsidP="00851D38">
            <w:pPr>
              <w:pStyle w:val="NormalnyWeb"/>
              <w:numPr>
                <w:ilvl w:val="0"/>
                <w:numId w:val="28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 w:cs="Calibri"/>
              </w:rPr>
              <w:t xml:space="preserve">Strony umowy </w:t>
            </w:r>
          </w:p>
          <w:p w14:paraId="59833BE8" w14:textId="77777777" w:rsidR="00851D38" w:rsidRPr="00A77CE8" w:rsidRDefault="00851D38" w:rsidP="00851D38">
            <w:pPr>
              <w:pStyle w:val="NormalnyWeb"/>
              <w:numPr>
                <w:ilvl w:val="0"/>
                <w:numId w:val="28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 w:cs="Calibri"/>
              </w:rPr>
              <w:t xml:space="preserve">Zawarcie, zmiana i ustanie umowy </w:t>
            </w:r>
          </w:p>
          <w:p w14:paraId="1A9E2074" w14:textId="77777777" w:rsidR="00851D38" w:rsidRPr="00A77CE8" w:rsidRDefault="00851D38" w:rsidP="00851D38">
            <w:pPr>
              <w:pStyle w:val="NormalnyWeb"/>
              <w:numPr>
                <w:ilvl w:val="0"/>
                <w:numId w:val="28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 w:cs="Calibri"/>
              </w:rPr>
              <w:t xml:space="preserve">Prawa i </w:t>
            </w:r>
            <w:proofErr w:type="spellStart"/>
            <w:r w:rsidRPr="00A77CE8">
              <w:rPr>
                <w:rFonts w:ascii="Corbel" w:hAnsi="Corbel" w:cs="Calibri"/>
              </w:rPr>
              <w:t>obowiązki</w:t>
            </w:r>
            <w:proofErr w:type="spellEnd"/>
            <w:r w:rsidRPr="00A77CE8">
              <w:rPr>
                <w:rFonts w:ascii="Corbel" w:hAnsi="Corbel" w:cs="Calibri"/>
              </w:rPr>
              <w:t xml:space="preserve"> stron </w:t>
            </w:r>
          </w:p>
          <w:p w14:paraId="3F4FCE91" w14:textId="77777777" w:rsidR="00851D38" w:rsidRPr="00A77CE8" w:rsidRDefault="00851D38" w:rsidP="00851D38">
            <w:pPr>
              <w:pStyle w:val="NormalnyWeb"/>
              <w:numPr>
                <w:ilvl w:val="0"/>
                <w:numId w:val="28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proofErr w:type="spellStart"/>
            <w:r w:rsidRPr="00A77CE8">
              <w:rPr>
                <w:rFonts w:ascii="Corbel" w:hAnsi="Corbel" w:cs="Calibri"/>
              </w:rPr>
              <w:t>Odpowiedzialnośc</w:t>
            </w:r>
            <w:proofErr w:type="spellEnd"/>
            <w:r w:rsidRPr="00A77CE8">
              <w:rPr>
                <w:rFonts w:ascii="Corbel" w:hAnsi="Corbel" w:cs="Calibri"/>
              </w:rPr>
              <w:t xml:space="preserve">́ za niewykonanie lub </w:t>
            </w:r>
            <w:proofErr w:type="spellStart"/>
            <w:r w:rsidRPr="00A77CE8">
              <w:rPr>
                <w:rFonts w:ascii="Corbel" w:hAnsi="Corbel" w:cs="Calibri"/>
              </w:rPr>
              <w:t>nienależyte</w:t>
            </w:r>
            <w:proofErr w:type="spellEnd"/>
            <w:r w:rsidRPr="00A77CE8">
              <w:rPr>
                <w:rFonts w:ascii="Corbel" w:hAnsi="Corbel" w:cs="Calibri"/>
              </w:rPr>
              <w:t xml:space="preserve"> wykonanie umowy</w:t>
            </w:r>
          </w:p>
        </w:tc>
      </w:tr>
    </w:tbl>
    <w:p w14:paraId="65D8587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C7DEEC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09BFD4F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1ADFBD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2A879C4" w14:textId="77777777" w:rsidR="00851D38" w:rsidRPr="009714B8" w:rsidRDefault="00851D38" w:rsidP="00851D38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9714B8">
        <w:rPr>
          <w:rFonts w:ascii="Corbel" w:hAnsi="Corbel"/>
          <w:b w:val="0"/>
          <w:iCs/>
          <w:smallCaps w:val="0"/>
          <w:szCs w:val="24"/>
        </w:rPr>
        <w:t>Wykład: wykład problemowy, wykład z prezentacją multimedialn</w:t>
      </w:r>
      <w:r>
        <w:rPr>
          <w:rFonts w:ascii="Corbel" w:hAnsi="Corbel"/>
          <w:b w:val="0"/>
          <w:iCs/>
          <w:smallCaps w:val="0"/>
          <w:szCs w:val="24"/>
        </w:rPr>
        <w:t>ą</w:t>
      </w:r>
      <w:r w:rsidRPr="009714B8">
        <w:rPr>
          <w:rFonts w:ascii="Corbel" w:hAnsi="Corbel"/>
          <w:b w:val="0"/>
          <w:iCs/>
          <w:smallCaps w:val="0"/>
          <w:szCs w:val="24"/>
        </w:rPr>
        <w:t>,</w:t>
      </w:r>
      <w:r>
        <w:rPr>
          <w:rFonts w:ascii="Corbel" w:hAnsi="Corbel"/>
          <w:b w:val="0"/>
          <w:iCs/>
          <w:smallCaps w:val="0"/>
          <w:szCs w:val="24"/>
        </w:rPr>
        <w:t xml:space="preserve"> </w:t>
      </w:r>
      <w:r w:rsidRPr="009714B8">
        <w:rPr>
          <w:rFonts w:ascii="Corbel" w:hAnsi="Corbel"/>
          <w:b w:val="0"/>
          <w:iCs/>
          <w:smallCaps w:val="0"/>
          <w:szCs w:val="24"/>
        </w:rPr>
        <w:t>dyskusja</w:t>
      </w:r>
    </w:p>
    <w:p w14:paraId="44545A7A" w14:textId="19434B57" w:rsidR="00851D38" w:rsidRPr="009714B8" w:rsidRDefault="00851D38" w:rsidP="00851D38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9714B8">
        <w:rPr>
          <w:rFonts w:ascii="Corbel" w:hAnsi="Corbel"/>
          <w:b w:val="0"/>
          <w:iCs/>
          <w:smallCaps w:val="0"/>
          <w:szCs w:val="24"/>
        </w:rPr>
        <w:t xml:space="preserve">Ćwiczenia: analiza tekstów z dyskusją, analiza przypadków, rozwiązywanie kazusów, praca w grupach, </w:t>
      </w:r>
      <w:r w:rsidR="00451005">
        <w:rPr>
          <w:rFonts w:ascii="Corbel" w:hAnsi="Corbel"/>
          <w:b w:val="0"/>
          <w:iCs/>
          <w:smallCaps w:val="0"/>
          <w:szCs w:val="24"/>
        </w:rPr>
        <w:t xml:space="preserve">ćwiczenia z prezentacją multimedialną, </w:t>
      </w:r>
      <w:r w:rsidRPr="009714B8">
        <w:rPr>
          <w:rFonts w:ascii="Corbel" w:hAnsi="Corbel"/>
          <w:b w:val="0"/>
          <w:iCs/>
          <w:smallCaps w:val="0"/>
          <w:szCs w:val="24"/>
        </w:rPr>
        <w:t xml:space="preserve">dyskusja. </w:t>
      </w:r>
    </w:p>
    <w:p w14:paraId="7AA3C9D6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883094E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608EB3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F33D2B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451005" w:rsidRPr="00AC45DA" w14:paraId="70859DA9" w14:textId="77777777" w:rsidTr="00A24EBD">
        <w:tc>
          <w:tcPr>
            <w:tcW w:w="1985" w:type="dxa"/>
            <w:vAlign w:val="center"/>
          </w:tcPr>
          <w:p w14:paraId="213496E1" w14:textId="77777777" w:rsidR="00451005" w:rsidRPr="00AC45DA" w:rsidRDefault="00451005" w:rsidP="00A24E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C45DA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798CF234" w14:textId="77777777" w:rsidR="00451005" w:rsidRPr="00AC45DA" w:rsidRDefault="00451005" w:rsidP="00A24E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C45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 w:rsidRPr="00AC45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2F34A522" w14:textId="77777777" w:rsidR="00451005" w:rsidRPr="00AC45DA" w:rsidRDefault="00451005" w:rsidP="00A24E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C45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11AFE717" w14:textId="77777777" w:rsidR="00451005" w:rsidRPr="00AC45DA" w:rsidRDefault="00451005" w:rsidP="00A24E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C45D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Forma zajęć dydaktycznych </w:t>
            </w:r>
          </w:p>
          <w:p w14:paraId="244119C0" w14:textId="77777777" w:rsidR="00451005" w:rsidRPr="00AC45DA" w:rsidRDefault="00451005" w:rsidP="00A24E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C45D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(w, </w:t>
            </w:r>
            <w:proofErr w:type="spellStart"/>
            <w:r w:rsidRPr="00AC45D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AC45DA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451005" w:rsidRPr="00AC45DA" w14:paraId="63441010" w14:textId="77777777" w:rsidTr="00A24EBD">
        <w:tc>
          <w:tcPr>
            <w:tcW w:w="1985" w:type="dxa"/>
          </w:tcPr>
          <w:p w14:paraId="50FE3E1A" w14:textId="77777777" w:rsidR="00451005" w:rsidRPr="00AC45DA" w:rsidRDefault="00451005" w:rsidP="00A24E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AC45DA">
              <w:rPr>
                <w:rFonts w:ascii="Corbel" w:hAnsi="Corbel"/>
                <w:b w:val="0"/>
                <w:szCs w:val="24"/>
              </w:rPr>
              <w:lastRenderedPageBreak/>
              <w:t>ek</w:t>
            </w:r>
            <w:proofErr w:type="spellEnd"/>
            <w:r w:rsidRPr="00AC45DA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44A13FE4" w14:textId="77777777" w:rsidR="00451005" w:rsidRPr="001D62C1" w:rsidRDefault="00451005" w:rsidP="00A24E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D62C1">
              <w:rPr>
                <w:rFonts w:ascii="Corbel" w:hAnsi="Corbel"/>
                <w:b w:val="0"/>
                <w:szCs w:val="24"/>
              </w:rPr>
              <w:t>egza</w:t>
            </w:r>
            <w:r>
              <w:rPr>
                <w:rFonts w:ascii="Corbel" w:hAnsi="Corbel"/>
                <w:b w:val="0"/>
                <w:szCs w:val="24"/>
              </w:rPr>
              <w:t>min pisemny</w:t>
            </w:r>
          </w:p>
        </w:tc>
        <w:tc>
          <w:tcPr>
            <w:tcW w:w="2126" w:type="dxa"/>
          </w:tcPr>
          <w:p w14:paraId="791CDC80" w14:textId="77777777" w:rsidR="00451005" w:rsidRPr="00AC45DA" w:rsidRDefault="00451005" w:rsidP="00A24E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451005" w:rsidRPr="00AC45DA" w14:paraId="78416174" w14:textId="77777777" w:rsidTr="00A24EBD">
        <w:tc>
          <w:tcPr>
            <w:tcW w:w="1985" w:type="dxa"/>
          </w:tcPr>
          <w:p w14:paraId="45290F80" w14:textId="77777777" w:rsidR="00451005" w:rsidRPr="00AC45DA" w:rsidRDefault="00451005" w:rsidP="00A24E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C45DA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53448B99" w14:textId="77777777" w:rsidR="00451005" w:rsidRPr="001D62C1" w:rsidRDefault="00451005" w:rsidP="00A24E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07AC4E38" w14:textId="77777777" w:rsidR="00451005" w:rsidRDefault="00451005" w:rsidP="00A24E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451005" w:rsidRPr="00AC45DA" w14:paraId="1CCCEF06" w14:textId="77777777" w:rsidTr="00A24EBD">
        <w:tc>
          <w:tcPr>
            <w:tcW w:w="1985" w:type="dxa"/>
          </w:tcPr>
          <w:p w14:paraId="7F44984C" w14:textId="77777777" w:rsidR="00451005" w:rsidRPr="00AC45DA" w:rsidRDefault="00451005" w:rsidP="00A24E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059390E0" w14:textId="77777777" w:rsidR="00451005" w:rsidRPr="001D62C1" w:rsidRDefault="00451005" w:rsidP="00A24E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09299F32" w14:textId="77777777" w:rsidR="00451005" w:rsidRDefault="00451005" w:rsidP="00A24E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451005" w:rsidRPr="00AC45DA" w14:paraId="6F7CABA7" w14:textId="77777777" w:rsidTr="00A24EBD">
        <w:tc>
          <w:tcPr>
            <w:tcW w:w="1985" w:type="dxa"/>
          </w:tcPr>
          <w:p w14:paraId="7CFA72F2" w14:textId="77777777" w:rsidR="00451005" w:rsidRPr="00AC45DA" w:rsidRDefault="00451005" w:rsidP="00A24E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2F18AFD7" w14:textId="77777777" w:rsidR="00451005" w:rsidRPr="001D62C1" w:rsidRDefault="00451005" w:rsidP="00A24E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611EA3BE" w14:textId="77777777" w:rsidR="00451005" w:rsidRDefault="00451005" w:rsidP="00A24E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451005" w:rsidRPr="00AC45DA" w14:paraId="3E3A9C6F" w14:textId="77777777" w:rsidTr="00A24EBD">
        <w:tc>
          <w:tcPr>
            <w:tcW w:w="1985" w:type="dxa"/>
          </w:tcPr>
          <w:p w14:paraId="1CD21AA2" w14:textId="77777777" w:rsidR="00451005" w:rsidRPr="00AC45DA" w:rsidRDefault="00451005" w:rsidP="00A24E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43548128" w14:textId="77777777" w:rsidR="00451005" w:rsidRPr="001D62C1" w:rsidRDefault="00451005" w:rsidP="00A24E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1BEBC03D" w14:textId="77777777" w:rsidR="00451005" w:rsidRDefault="00451005" w:rsidP="00A24E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451005" w:rsidRPr="00AC45DA" w14:paraId="37428763" w14:textId="77777777" w:rsidTr="00A24EBD">
        <w:tc>
          <w:tcPr>
            <w:tcW w:w="1985" w:type="dxa"/>
          </w:tcPr>
          <w:p w14:paraId="6990119C" w14:textId="77777777" w:rsidR="00451005" w:rsidRPr="00AC45DA" w:rsidRDefault="00451005" w:rsidP="00A24E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57006BDB" w14:textId="77777777" w:rsidR="00451005" w:rsidRPr="00AC45DA" w:rsidRDefault="00451005" w:rsidP="00A24E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463696C3" w14:textId="77777777" w:rsidR="00451005" w:rsidRPr="00AC45DA" w:rsidRDefault="00451005" w:rsidP="00A24E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451005" w:rsidRPr="00AC45DA" w14:paraId="0CBA1D00" w14:textId="77777777" w:rsidTr="00A24EBD">
        <w:tc>
          <w:tcPr>
            <w:tcW w:w="1985" w:type="dxa"/>
          </w:tcPr>
          <w:p w14:paraId="0E50C4EC" w14:textId="77777777" w:rsidR="00451005" w:rsidRPr="00AC45DA" w:rsidRDefault="00451005" w:rsidP="00A24E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4B9F510C" w14:textId="77777777" w:rsidR="00451005" w:rsidRDefault="00451005" w:rsidP="00A24E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39F525DB" w14:textId="77777777" w:rsidR="00451005" w:rsidRDefault="00451005" w:rsidP="00A24E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451005" w:rsidRPr="00AC45DA" w14:paraId="6A7942EC" w14:textId="77777777" w:rsidTr="00A24EBD">
        <w:tc>
          <w:tcPr>
            <w:tcW w:w="1985" w:type="dxa"/>
          </w:tcPr>
          <w:p w14:paraId="5AF745B1" w14:textId="77777777" w:rsidR="00451005" w:rsidRPr="00AC45DA" w:rsidRDefault="00451005" w:rsidP="00A24E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528" w:type="dxa"/>
          </w:tcPr>
          <w:p w14:paraId="5B397615" w14:textId="77777777" w:rsidR="00451005" w:rsidRDefault="00451005" w:rsidP="00A24E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4673FB37" w14:textId="77777777" w:rsidR="00451005" w:rsidRDefault="00451005" w:rsidP="00A24E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451005" w:rsidRPr="00AC45DA" w14:paraId="7369DEF4" w14:textId="77777777" w:rsidTr="00A24EBD">
        <w:tc>
          <w:tcPr>
            <w:tcW w:w="1985" w:type="dxa"/>
          </w:tcPr>
          <w:p w14:paraId="49093EB0" w14:textId="77777777" w:rsidR="00451005" w:rsidRPr="00AC45DA" w:rsidRDefault="00451005" w:rsidP="00A24E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EK_09</w:t>
            </w:r>
          </w:p>
        </w:tc>
        <w:tc>
          <w:tcPr>
            <w:tcW w:w="5528" w:type="dxa"/>
          </w:tcPr>
          <w:p w14:paraId="02B6AF72" w14:textId="77777777" w:rsidR="00451005" w:rsidRDefault="00451005" w:rsidP="00A24E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35756329" w14:textId="77777777" w:rsidR="00451005" w:rsidRDefault="00451005" w:rsidP="00A24E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451005" w:rsidRPr="00AC45DA" w14:paraId="34FF6926" w14:textId="77777777" w:rsidTr="00A24EBD">
        <w:tc>
          <w:tcPr>
            <w:tcW w:w="1985" w:type="dxa"/>
          </w:tcPr>
          <w:p w14:paraId="3F9B3D4A" w14:textId="77777777" w:rsidR="00451005" w:rsidRPr="00AC45DA" w:rsidRDefault="00451005" w:rsidP="00A24E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EK_10</w:t>
            </w:r>
          </w:p>
        </w:tc>
        <w:tc>
          <w:tcPr>
            <w:tcW w:w="5528" w:type="dxa"/>
          </w:tcPr>
          <w:p w14:paraId="418B0318" w14:textId="77777777" w:rsidR="00451005" w:rsidRDefault="00451005" w:rsidP="00A24E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0D0286F0" w14:textId="77777777" w:rsidR="00451005" w:rsidRDefault="00451005" w:rsidP="00A24E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451005" w:rsidRPr="00AC45DA" w14:paraId="2DF12CAB" w14:textId="77777777" w:rsidTr="00A24EBD">
        <w:tc>
          <w:tcPr>
            <w:tcW w:w="1985" w:type="dxa"/>
          </w:tcPr>
          <w:p w14:paraId="4571A6FA" w14:textId="77777777" w:rsidR="00451005" w:rsidRPr="00AC45DA" w:rsidRDefault="00451005" w:rsidP="00A24E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EK_11</w:t>
            </w:r>
          </w:p>
        </w:tc>
        <w:tc>
          <w:tcPr>
            <w:tcW w:w="5528" w:type="dxa"/>
          </w:tcPr>
          <w:p w14:paraId="341FAC4C" w14:textId="77777777" w:rsidR="00451005" w:rsidRDefault="00451005" w:rsidP="00A24E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3E21B388" w14:textId="77777777" w:rsidR="00451005" w:rsidRDefault="00451005" w:rsidP="00A24E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14:paraId="37C03328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923D7D">
        <w:tc>
          <w:tcPr>
            <w:tcW w:w="9670" w:type="dxa"/>
          </w:tcPr>
          <w:p w14:paraId="0CF31277" w14:textId="77777777" w:rsidR="00451005" w:rsidRPr="00CC315B" w:rsidRDefault="00451005" w:rsidP="00451005">
            <w:pPr>
              <w:spacing w:after="0" w:line="240" w:lineRule="auto"/>
              <w:jc w:val="both"/>
              <w:rPr>
                <w:rFonts w:eastAsia="Cambria"/>
                <w:sz w:val="24"/>
                <w:szCs w:val="24"/>
              </w:rPr>
            </w:pPr>
            <w:r w:rsidRPr="00CC315B">
              <w:rPr>
                <w:rFonts w:eastAsia="Cambria"/>
                <w:sz w:val="24"/>
                <w:szCs w:val="24"/>
              </w:rPr>
              <w:t>Wynik pozytywny z egzaminu osiąga osoba, która udzieli odpowiedzi poprawnej na co najmniej połowę pytań podczas egzaminu pisemnego. Na ocenę pozytywną należy udzielić przynajmniej 50% poprawnych odpowiedzi.</w:t>
            </w:r>
          </w:p>
          <w:p w14:paraId="64181D6B" w14:textId="77777777" w:rsidR="00451005" w:rsidRDefault="00451005" w:rsidP="00451005">
            <w:pPr>
              <w:pStyle w:val="Punktygwne"/>
              <w:spacing w:before="0" w:after="0"/>
              <w:jc w:val="both"/>
              <w:rPr>
                <w:rFonts w:ascii="Calibri" w:eastAsia="Cambria" w:hAnsi="Calibri"/>
                <w:b w:val="0"/>
                <w:smallCaps w:val="0"/>
                <w:szCs w:val="24"/>
              </w:rPr>
            </w:pPr>
          </w:p>
          <w:p w14:paraId="28A178E6" w14:textId="14CED9CF" w:rsidR="00451005" w:rsidRPr="00451005" w:rsidRDefault="00451005" w:rsidP="00A14D25">
            <w:pPr>
              <w:pStyle w:val="Punktygwne"/>
              <w:spacing w:before="0" w:after="0"/>
              <w:jc w:val="both"/>
              <w:rPr>
                <w:rFonts w:ascii="Calibri" w:eastAsia="Cambria" w:hAnsi="Calibri"/>
                <w:b w:val="0"/>
                <w:smallCaps w:val="0"/>
                <w:szCs w:val="24"/>
              </w:rPr>
            </w:pPr>
            <w:r w:rsidRPr="00CC315B">
              <w:rPr>
                <w:rFonts w:ascii="Calibri" w:eastAsia="Cambria" w:hAnsi="Calibri"/>
                <w:b w:val="0"/>
                <w:smallCaps w:val="0"/>
                <w:szCs w:val="24"/>
              </w:rPr>
              <w:t>Warunki zaliczenia ćwiczeń: uczestnictwo w zajęciach dydaktycznych (dopuszczalna jest jedna nieusprawiedliwiona nieobecność), pozytywne zaliczenie dwóch kolokwiów.</w:t>
            </w:r>
            <w:r>
              <w:rPr>
                <w:rFonts w:ascii="Calibri" w:eastAsia="Cambria" w:hAnsi="Calibri"/>
                <w:b w:val="0"/>
                <w:smallCaps w:val="0"/>
                <w:szCs w:val="24"/>
              </w:rPr>
              <w:t xml:space="preserve"> Pierwsze z kolokwiów (tzw. połówkowe) może być zamienione na ocenę z pracy w grupie lub esej.</w:t>
            </w:r>
            <w:r w:rsidRPr="00CC315B">
              <w:rPr>
                <w:rFonts w:ascii="Calibri" w:eastAsia="Cambria" w:hAnsi="Calibri"/>
                <w:b w:val="0"/>
                <w:smallCaps w:val="0"/>
                <w:szCs w:val="24"/>
              </w:rPr>
              <w:t xml:space="preserve"> Ocenę końcową stanowi średnia arytmetyczna z dwóch pisemnych sprawdzianów</w:t>
            </w:r>
            <w:r>
              <w:rPr>
                <w:rFonts w:ascii="Calibri" w:eastAsia="Cambria" w:hAnsi="Calibri"/>
                <w:b w:val="0"/>
                <w:smallCaps w:val="0"/>
                <w:szCs w:val="24"/>
              </w:rPr>
              <w:t xml:space="preserve"> (lub sprawdzianu i  zamiennika)</w:t>
            </w:r>
            <w:r w:rsidRPr="00CC315B">
              <w:rPr>
                <w:rFonts w:ascii="Calibri" w:eastAsia="Cambria" w:hAnsi="Calibri"/>
                <w:b w:val="0"/>
                <w:smallCaps w:val="0"/>
                <w:szCs w:val="24"/>
              </w:rPr>
              <w:t xml:space="preserve"> i ocen otrzymanych w trakcie zajęć dydaktycznych (wejściówki, odpowiedź ustna, aktywność).</w:t>
            </w:r>
          </w:p>
          <w:p w14:paraId="2BB5D64F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128DDC9A" w14:textId="77777777" w:rsidTr="003E1941">
        <w:tc>
          <w:tcPr>
            <w:tcW w:w="4962" w:type="dxa"/>
            <w:vAlign w:val="center"/>
          </w:tcPr>
          <w:p w14:paraId="0C6C433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05A482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2C37FE3" w14:textId="77777777" w:rsidTr="00923D7D">
        <w:tc>
          <w:tcPr>
            <w:tcW w:w="4962" w:type="dxa"/>
          </w:tcPr>
          <w:p w14:paraId="6754C5C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B37952B" w14:textId="39C6EE8D" w:rsidR="00451005" w:rsidRDefault="00451005" w:rsidP="0045100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 - 60 godz.</w:t>
            </w:r>
          </w:p>
          <w:p w14:paraId="3A344839" w14:textId="27B87289" w:rsidR="0085747A" w:rsidRPr="00B169DF" w:rsidRDefault="00451005" w:rsidP="0045100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Ćwiczenia- 60 godz.</w:t>
            </w:r>
          </w:p>
        </w:tc>
      </w:tr>
      <w:tr w:rsidR="00C61DC5" w:rsidRPr="00B169DF" w14:paraId="2A4AABEF" w14:textId="77777777" w:rsidTr="00923D7D">
        <w:tc>
          <w:tcPr>
            <w:tcW w:w="4962" w:type="dxa"/>
          </w:tcPr>
          <w:p w14:paraId="210DDE6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C195B4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7ACBC1F" w14:textId="183654A3" w:rsidR="00451005" w:rsidRDefault="00451005" w:rsidP="0045100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 godz.- udział w konsultacjach,</w:t>
            </w:r>
          </w:p>
          <w:p w14:paraId="28B9B393" w14:textId="4879C4A8" w:rsidR="00451005" w:rsidRDefault="00451005" w:rsidP="0045100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20 godz.- udział w spotkaniach realizowanych w ramach koła naukowego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Amicus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Curiae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</w:t>
            </w:r>
          </w:p>
          <w:p w14:paraId="63CF7F11" w14:textId="772ADEB9" w:rsidR="00C61DC5" w:rsidRPr="00B169DF" w:rsidRDefault="00451005" w:rsidP="0045100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 godz.- udział w egzaminie.</w:t>
            </w:r>
          </w:p>
        </w:tc>
      </w:tr>
      <w:tr w:rsidR="00C61DC5" w:rsidRPr="00B169DF" w14:paraId="3796D0EB" w14:textId="77777777" w:rsidTr="00923D7D">
        <w:tc>
          <w:tcPr>
            <w:tcW w:w="4962" w:type="dxa"/>
          </w:tcPr>
          <w:p w14:paraId="0DB2B3DD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AAD611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3E3072C" w14:textId="7EB14384" w:rsidR="00C61DC5" w:rsidRPr="00B169DF" w:rsidRDefault="0045100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egzaminu 39 godz., Przygotowanie do ćwiczeń- 30 godzin. Napisanie referatu lub materiałów związanych z tematyką prawa handlowego- 10 godz.</w:t>
            </w:r>
          </w:p>
        </w:tc>
      </w:tr>
      <w:tr w:rsidR="0085747A" w:rsidRPr="00B169DF" w14:paraId="1ADE6CE7" w14:textId="77777777" w:rsidTr="00923D7D">
        <w:tc>
          <w:tcPr>
            <w:tcW w:w="4962" w:type="dxa"/>
          </w:tcPr>
          <w:p w14:paraId="2FD9881C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747719D" w14:textId="575F54FF" w:rsidR="0085747A" w:rsidRPr="00B169DF" w:rsidRDefault="00451005" w:rsidP="00A14D2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250</w:t>
            </w:r>
          </w:p>
        </w:tc>
      </w:tr>
      <w:tr w:rsidR="0085747A" w:rsidRPr="00B169DF" w14:paraId="071C4E58" w14:textId="77777777" w:rsidTr="00923D7D">
        <w:tc>
          <w:tcPr>
            <w:tcW w:w="4962" w:type="dxa"/>
          </w:tcPr>
          <w:p w14:paraId="62049DBA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623D12B" w14:textId="5E86A547" w:rsidR="0085747A" w:rsidRPr="00B169DF" w:rsidRDefault="00451005" w:rsidP="0045100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14:paraId="63F632C6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6D98E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3C773E1F" w14:textId="77777777" w:rsidTr="0071620A">
        <w:trPr>
          <w:trHeight w:val="397"/>
        </w:trPr>
        <w:tc>
          <w:tcPr>
            <w:tcW w:w="7513" w:type="dxa"/>
          </w:tcPr>
          <w:p w14:paraId="1674ACA5" w14:textId="77777777" w:rsidR="00A14D25" w:rsidRDefault="0085747A" w:rsidP="008D363D">
            <w:pPr>
              <w:pStyle w:val="Punktygwne"/>
              <w:spacing w:after="0"/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8D363D">
              <w:t xml:space="preserve"> </w:t>
            </w:r>
          </w:p>
          <w:p w14:paraId="4D6BF70E" w14:textId="204D35F5" w:rsidR="008D363D" w:rsidRPr="008D363D" w:rsidRDefault="008D363D" w:rsidP="008D363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363D">
              <w:rPr>
                <w:rFonts w:ascii="Corbel" w:hAnsi="Corbel"/>
                <w:b w:val="0"/>
                <w:smallCaps w:val="0"/>
                <w:szCs w:val="24"/>
              </w:rPr>
              <w:t>•</w:t>
            </w:r>
            <w:r w:rsidRPr="008D363D">
              <w:rPr>
                <w:rFonts w:ascii="Corbel" w:hAnsi="Corbel"/>
                <w:b w:val="0"/>
                <w:smallCaps w:val="0"/>
                <w:szCs w:val="24"/>
              </w:rPr>
              <w:tab/>
              <w:t xml:space="preserve">A. </w:t>
            </w:r>
            <w:proofErr w:type="spellStart"/>
            <w:r w:rsidRPr="008D363D">
              <w:rPr>
                <w:rFonts w:ascii="Corbel" w:hAnsi="Corbel"/>
                <w:b w:val="0"/>
                <w:smallCaps w:val="0"/>
                <w:szCs w:val="24"/>
              </w:rPr>
              <w:t>Kidyba</w:t>
            </w:r>
            <w:proofErr w:type="spellEnd"/>
            <w:r w:rsidRPr="008D363D">
              <w:rPr>
                <w:rFonts w:ascii="Corbel" w:hAnsi="Corbel"/>
                <w:b w:val="0"/>
                <w:smallCaps w:val="0"/>
                <w:szCs w:val="24"/>
              </w:rPr>
              <w:t>, Prawo handlowe, wyd. C.H. Beck, Warszawa 202</w:t>
            </w:r>
            <w:r w:rsidR="00A14D25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  <w:p w14:paraId="1FB0F194" w14:textId="77777777" w:rsidR="0085747A" w:rsidRDefault="008D363D" w:rsidP="008D36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363D">
              <w:rPr>
                <w:rFonts w:ascii="Corbel" w:hAnsi="Corbel"/>
                <w:b w:val="0"/>
                <w:smallCaps w:val="0"/>
                <w:szCs w:val="24"/>
              </w:rPr>
              <w:t>•</w:t>
            </w:r>
            <w:r w:rsidRPr="008D363D">
              <w:rPr>
                <w:rFonts w:ascii="Corbel" w:hAnsi="Corbel"/>
                <w:b w:val="0"/>
                <w:smallCaps w:val="0"/>
                <w:szCs w:val="24"/>
              </w:rPr>
              <w:tab/>
              <w:t xml:space="preserve">A. Szumański, W. </w:t>
            </w:r>
            <w:proofErr w:type="spellStart"/>
            <w:r w:rsidRPr="008D363D">
              <w:rPr>
                <w:rFonts w:ascii="Corbel" w:hAnsi="Corbel"/>
                <w:b w:val="0"/>
                <w:smallCaps w:val="0"/>
                <w:szCs w:val="24"/>
              </w:rPr>
              <w:t>Pyzioł</w:t>
            </w:r>
            <w:proofErr w:type="spellEnd"/>
            <w:r w:rsidRPr="008D363D">
              <w:rPr>
                <w:rFonts w:ascii="Corbel" w:hAnsi="Corbel"/>
                <w:b w:val="0"/>
                <w:smallCaps w:val="0"/>
                <w:szCs w:val="24"/>
              </w:rPr>
              <w:t>, I. Weiss, Prawo spółek, wyd. C.H. Beck, Warszawa 2018</w:t>
            </w:r>
          </w:p>
          <w:p w14:paraId="695FDB08" w14:textId="3C6D2682" w:rsidR="00A14D25" w:rsidRDefault="00A14D25" w:rsidP="008D36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4D25">
              <w:rPr>
                <w:rFonts w:ascii="Corbel" w:hAnsi="Corbel"/>
                <w:b w:val="0"/>
                <w:smallCaps w:val="0"/>
                <w:szCs w:val="24"/>
              </w:rPr>
              <w:t>•</w:t>
            </w:r>
            <w:r w:rsidRPr="00A14D25">
              <w:rPr>
                <w:rFonts w:ascii="Corbel" w:hAnsi="Corbel"/>
                <w:b w:val="0"/>
                <w:smallCaps w:val="0"/>
                <w:szCs w:val="24"/>
              </w:rPr>
              <w:tab/>
              <w:t>K. Bilewska, A. Chłopecki, Prawo handlowe, Warszawa 20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22</w:t>
            </w:r>
          </w:p>
          <w:p w14:paraId="0B544F6A" w14:textId="41F1B63E" w:rsidR="00A14D25" w:rsidRPr="00B169DF" w:rsidRDefault="00A14D25" w:rsidP="008D36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4A80EC96" w14:textId="77777777" w:rsidTr="0071620A">
        <w:trPr>
          <w:trHeight w:val="397"/>
        </w:trPr>
        <w:tc>
          <w:tcPr>
            <w:tcW w:w="7513" w:type="dxa"/>
          </w:tcPr>
          <w:p w14:paraId="7C055DDE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656A405" w14:textId="34DF11A2" w:rsidR="00C8185A" w:rsidRPr="00A14D25" w:rsidRDefault="00A14D25" w:rsidP="00A14D25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A14D2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•</w:t>
            </w:r>
            <w:r w:rsidRPr="00A14D2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ab/>
              <w:t>Prawo spółek handlowych, red. A. Koch, J. Napierała, Warszawa 2019</w:t>
            </w:r>
          </w:p>
          <w:p w14:paraId="608EF0A0" w14:textId="55FE3CB8" w:rsidR="00C8185A" w:rsidRPr="00C8185A" w:rsidRDefault="00A14D25" w:rsidP="00C8185A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A14D2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•</w:t>
            </w:r>
            <w:r w:rsidRPr="00A14D2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ab/>
              <w:t xml:space="preserve">Prawo zobowiązań – umowy nienazwane. System Prawa Prywatnego. Tom 9, red. W.J. </w:t>
            </w:r>
            <w:proofErr w:type="spellStart"/>
            <w:r w:rsidRPr="00A14D2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Katner</w:t>
            </w:r>
            <w:proofErr w:type="spellEnd"/>
            <w:r w:rsidRPr="00A14D2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 Warszawa 20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23</w:t>
            </w:r>
          </w:p>
          <w:p w14:paraId="5B3DBAAC" w14:textId="5B188048" w:rsidR="00C8185A" w:rsidRDefault="00C8185A" w:rsidP="00C8185A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A14D2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•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r w:rsidRPr="00C8185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R. </w:t>
            </w:r>
            <w:proofErr w:type="spellStart"/>
            <w:r w:rsidRPr="00C8185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Uliasz</w:t>
            </w:r>
            <w:proofErr w:type="spellEnd"/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</w:t>
            </w:r>
            <w:r w:rsidRPr="00C8185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Nieważność uchwały zgromadzenia spółki kapitałowej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</w:t>
            </w:r>
            <w:r w:rsidRPr="00C8185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Warszawa 2018.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</w:p>
          <w:p w14:paraId="4596EFF9" w14:textId="37F158CB" w:rsidR="00C8185A" w:rsidRPr="00B169DF" w:rsidRDefault="00C8185A" w:rsidP="00A14D25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4F011B1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7A4B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C96918" w14:textId="77777777" w:rsidR="00833CFC" w:rsidRDefault="00833CFC" w:rsidP="00C16ABF">
      <w:pPr>
        <w:spacing w:after="0" w:line="240" w:lineRule="auto"/>
      </w:pPr>
      <w:r>
        <w:separator/>
      </w:r>
    </w:p>
  </w:endnote>
  <w:endnote w:type="continuationSeparator" w:id="0">
    <w:p w14:paraId="56E0F86C" w14:textId="77777777" w:rsidR="00833CFC" w:rsidRDefault="00833CF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59515D" w14:textId="77777777" w:rsidR="00833CFC" w:rsidRDefault="00833CFC" w:rsidP="00C16ABF">
      <w:pPr>
        <w:spacing w:after="0" w:line="240" w:lineRule="auto"/>
      </w:pPr>
      <w:r>
        <w:separator/>
      </w:r>
    </w:p>
  </w:footnote>
  <w:footnote w:type="continuationSeparator" w:id="0">
    <w:p w14:paraId="3F52C1E9" w14:textId="77777777" w:rsidR="00833CFC" w:rsidRDefault="00833CFC" w:rsidP="00C16ABF">
      <w:pPr>
        <w:spacing w:after="0" w:line="240" w:lineRule="auto"/>
      </w:pPr>
      <w:r>
        <w:continuationSeparator/>
      </w:r>
    </w:p>
  </w:footnote>
  <w:footnote w:id="1">
    <w:p w14:paraId="12A3DEFA" w14:textId="77777777" w:rsidR="003C6C40" w:rsidRDefault="003C6C40" w:rsidP="003C6C4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206D4"/>
    <w:multiLevelType w:val="multilevel"/>
    <w:tmpl w:val="3C2E31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060A6572"/>
    <w:multiLevelType w:val="hybridMultilevel"/>
    <w:tmpl w:val="309092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27883"/>
    <w:multiLevelType w:val="multilevel"/>
    <w:tmpl w:val="27B822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09CA29AC"/>
    <w:multiLevelType w:val="multilevel"/>
    <w:tmpl w:val="CB565F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0C221B7A"/>
    <w:multiLevelType w:val="multilevel"/>
    <w:tmpl w:val="7A2EBF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109B4F9A"/>
    <w:multiLevelType w:val="multilevel"/>
    <w:tmpl w:val="1C0E95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 w15:restartNumberingAfterBreak="0">
    <w:nsid w:val="10CA35C9"/>
    <w:multiLevelType w:val="hybridMultilevel"/>
    <w:tmpl w:val="E4064206"/>
    <w:lvl w:ilvl="0" w:tplc="5BF67F08">
      <w:start w:val="1"/>
      <w:numFmt w:val="decimal"/>
      <w:lvlText w:val="%1)"/>
      <w:lvlJc w:val="left"/>
      <w:pPr>
        <w:ind w:left="720" w:hanging="360"/>
      </w:pPr>
      <w:rPr>
        <w:rFonts w:ascii="Corbel" w:eastAsia="Times New Roman" w:hAnsi="Corbel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214D3"/>
    <w:multiLevelType w:val="multilevel"/>
    <w:tmpl w:val="31FC08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 w15:restartNumberingAfterBreak="0">
    <w:nsid w:val="1AE44C50"/>
    <w:multiLevelType w:val="multilevel"/>
    <w:tmpl w:val="B94AFD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DB080D"/>
    <w:multiLevelType w:val="hybridMultilevel"/>
    <w:tmpl w:val="FA2E67B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563012D"/>
    <w:multiLevelType w:val="hybridMultilevel"/>
    <w:tmpl w:val="B55277E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A595330"/>
    <w:multiLevelType w:val="multilevel"/>
    <w:tmpl w:val="27FA05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 w15:restartNumberingAfterBreak="0">
    <w:nsid w:val="30BE201D"/>
    <w:multiLevelType w:val="multilevel"/>
    <w:tmpl w:val="3DB841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 w15:restartNumberingAfterBreak="0">
    <w:nsid w:val="31CA5A2D"/>
    <w:multiLevelType w:val="multilevel"/>
    <w:tmpl w:val="922081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5" w15:restartNumberingAfterBreak="0">
    <w:nsid w:val="34E20422"/>
    <w:multiLevelType w:val="multilevel"/>
    <w:tmpl w:val="8CD2C4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6" w15:restartNumberingAfterBreak="0">
    <w:nsid w:val="3A8E2024"/>
    <w:multiLevelType w:val="multilevel"/>
    <w:tmpl w:val="9A9CC5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7" w15:restartNumberingAfterBreak="0">
    <w:nsid w:val="3E020E87"/>
    <w:multiLevelType w:val="hybridMultilevel"/>
    <w:tmpl w:val="EA02F9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3369E9"/>
    <w:multiLevelType w:val="hybridMultilevel"/>
    <w:tmpl w:val="A052D5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650C86"/>
    <w:multiLevelType w:val="multilevel"/>
    <w:tmpl w:val="3AD2DE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0" w15:restartNumberingAfterBreak="0">
    <w:nsid w:val="45FF1510"/>
    <w:multiLevelType w:val="multilevel"/>
    <w:tmpl w:val="B088DF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1" w15:restartNumberingAfterBreak="0">
    <w:nsid w:val="511E360F"/>
    <w:multiLevelType w:val="multilevel"/>
    <w:tmpl w:val="5238B4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2" w15:restartNumberingAfterBreak="0">
    <w:nsid w:val="51B01675"/>
    <w:multiLevelType w:val="hybridMultilevel"/>
    <w:tmpl w:val="9C0275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9971A98"/>
    <w:multiLevelType w:val="hybridMultilevel"/>
    <w:tmpl w:val="E0BC16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A2622"/>
    <w:multiLevelType w:val="hybridMultilevel"/>
    <w:tmpl w:val="2FB6E5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CF54A05"/>
    <w:multiLevelType w:val="multilevel"/>
    <w:tmpl w:val="EF30BE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6" w15:restartNumberingAfterBreak="0">
    <w:nsid w:val="75772E28"/>
    <w:multiLevelType w:val="multilevel"/>
    <w:tmpl w:val="BF3E42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7" w15:restartNumberingAfterBreak="0">
    <w:nsid w:val="79F27A72"/>
    <w:multiLevelType w:val="multilevel"/>
    <w:tmpl w:val="6EF422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8" w15:restartNumberingAfterBreak="0">
    <w:nsid w:val="7A4E4E67"/>
    <w:multiLevelType w:val="hybridMultilevel"/>
    <w:tmpl w:val="EA02F9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BF5857"/>
    <w:multiLevelType w:val="multilevel"/>
    <w:tmpl w:val="B088DF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 w16cid:durableId="1605654035">
    <w:abstractNumId w:val="9"/>
  </w:num>
  <w:num w:numId="2" w16cid:durableId="1941638816">
    <w:abstractNumId w:val="23"/>
  </w:num>
  <w:num w:numId="3" w16cid:durableId="2081172595">
    <w:abstractNumId w:val="18"/>
  </w:num>
  <w:num w:numId="4" w16cid:durableId="1293246149">
    <w:abstractNumId w:val="27"/>
  </w:num>
  <w:num w:numId="5" w16cid:durableId="1565411069">
    <w:abstractNumId w:val="19"/>
  </w:num>
  <w:num w:numId="6" w16cid:durableId="856890986">
    <w:abstractNumId w:val="2"/>
  </w:num>
  <w:num w:numId="7" w16cid:durableId="540283862">
    <w:abstractNumId w:val="4"/>
  </w:num>
  <w:num w:numId="8" w16cid:durableId="1136946069">
    <w:abstractNumId w:val="7"/>
  </w:num>
  <w:num w:numId="9" w16cid:durableId="212471188">
    <w:abstractNumId w:val="10"/>
  </w:num>
  <w:num w:numId="10" w16cid:durableId="1198856455">
    <w:abstractNumId w:val="1"/>
  </w:num>
  <w:num w:numId="11" w16cid:durableId="144205140">
    <w:abstractNumId w:val="22"/>
  </w:num>
  <w:num w:numId="12" w16cid:durableId="1759405166">
    <w:abstractNumId w:val="11"/>
  </w:num>
  <w:num w:numId="13" w16cid:durableId="751898929">
    <w:abstractNumId w:val="6"/>
  </w:num>
  <w:num w:numId="14" w16cid:durableId="719134588">
    <w:abstractNumId w:val="17"/>
  </w:num>
  <w:num w:numId="15" w16cid:durableId="2073960117">
    <w:abstractNumId w:val="25"/>
  </w:num>
  <w:num w:numId="16" w16cid:durableId="1255749404">
    <w:abstractNumId w:val="14"/>
  </w:num>
  <w:num w:numId="17" w16cid:durableId="1422331761">
    <w:abstractNumId w:val="26"/>
  </w:num>
  <w:num w:numId="18" w16cid:durableId="23406012">
    <w:abstractNumId w:val="15"/>
  </w:num>
  <w:num w:numId="19" w16cid:durableId="500776923">
    <w:abstractNumId w:val="16"/>
  </w:num>
  <w:num w:numId="20" w16cid:durableId="1106849994">
    <w:abstractNumId w:val="21"/>
  </w:num>
  <w:num w:numId="21" w16cid:durableId="162740066">
    <w:abstractNumId w:val="8"/>
  </w:num>
  <w:num w:numId="22" w16cid:durableId="1280258210">
    <w:abstractNumId w:val="5"/>
  </w:num>
  <w:num w:numId="23" w16cid:durableId="2064518666">
    <w:abstractNumId w:val="12"/>
  </w:num>
  <w:num w:numId="24" w16cid:durableId="22171890">
    <w:abstractNumId w:val="0"/>
  </w:num>
  <w:num w:numId="25" w16cid:durableId="306933575">
    <w:abstractNumId w:val="13"/>
  </w:num>
  <w:num w:numId="26" w16cid:durableId="1204824917">
    <w:abstractNumId w:val="3"/>
  </w:num>
  <w:num w:numId="27" w16cid:durableId="1351876904">
    <w:abstractNumId w:val="29"/>
  </w:num>
  <w:num w:numId="28" w16cid:durableId="1645230567">
    <w:abstractNumId w:val="20"/>
  </w:num>
  <w:num w:numId="29" w16cid:durableId="2113695515">
    <w:abstractNumId w:val="24"/>
  </w:num>
  <w:num w:numId="30" w16cid:durableId="1392191607">
    <w:abstractNumId w:val="2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35824"/>
    <w:rsid w:val="00144CF0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772E3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0A68"/>
    <w:rsid w:val="003530DD"/>
    <w:rsid w:val="00363F78"/>
    <w:rsid w:val="003A0A5B"/>
    <w:rsid w:val="003A1176"/>
    <w:rsid w:val="003C0BAE"/>
    <w:rsid w:val="003C6C40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51005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0EF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4366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33CFC"/>
    <w:rsid w:val="00842C8C"/>
    <w:rsid w:val="008449B3"/>
    <w:rsid w:val="00851D38"/>
    <w:rsid w:val="008552A2"/>
    <w:rsid w:val="0085747A"/>
    <w:rsid w:val="008711B5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63D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64000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4C9A"/>
    <w:rsid w:val="00A10F8F"/>
    <w:rsid w:val="00A14D25"/>
    <w:rsid w:val="00A155EE"/>
    <w:rsid w:val="00A2245B"/>
    <w:rsid w:val="00A30110"/>
    <w:rsid w:val="00A36899"/>
    <w:rsid w:val="00A371F6"/>
    <w:rsid w:val="00A43BF6"/>
    <w:rsid w:val="00A52B6F"/>
    <w:rsid w:val="00A53FA5"/>
    <w:rsid w:val="00A54817"/>
    <w:rsid w:val="00A601C8"/>
    <w:rsid w:val="00A60799"/>
    <w:rsid w:val="00A8045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185A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62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2C9E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30C8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3C6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5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74754">
          <w:marLeft w:val="0"/>
          <w:marRight w:val="5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41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43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35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59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B39C8B-2488-49C5-888A-41B10BE9C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10</Pages>
  <Words>2329</Words>
  <Characters>13979</Characters>
  <Application>Microsoft Office Word</Application>
  <DocSecurity>0</DocSecurity>
  <Lines>116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Alicja Mendocha</cp:lastModifiedBy>
  <cp:revision>2</cp:revision>
  <cp:lastPrinted>2025-12-08T08:47:00Z</cp:lastPrinted>
  <dcterms:created xsi:type="dcterms:W3CDTF">2025-12-08T08:47:00Z</dcterms:created>
  <dcterms:modified xsi:type="dcterms:W3CDTF">2025-12-08T08:47:00Z</dcterms:modified>
</cp:coreProperties>
</file>